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92C2A" w14:textId="77777777" w:rsidR="00013919" w:rsidRDefault="00947BEC" w:rsidP="00947BEC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MONTH END PROCEDURES &amp; MANAGEMENT ACCOUNTS</w:t>
      </w:r>
    </w:p>
    <w:p w14:paraId="42403567" w14:textId="77777777" w:rsidR="00947BEC" w:rsidRPr="00947BEC" w:rsidRDefault="00947BEC" w:rsidP="00947BEC">
      <w:pPr>
        <w:jc w:val="center"/>
        <w:rPr>
          <w:rFonts w:asciiTheme="majorHAnsi" w:hAnsiTheme="majorHAnsi"/>
          <w:b/>
          <w:sz w:val="24"/>
          <w:szCs w:val="24"/>
        </w:rPr>
      </w:pPr>
    </w:p>
    <w:p w14:paraId="344D8AB5" w14:textId="77777777" w:rsidR="00013919" w:rsidRPr="00947BEC" w:rsidRDefault="00013919" w:rsidP="00013919">
      <w:pPr>
        <w:pStyle w:val="Heading4"/>
        <w:spacing w:line="240" w:lineRule="auto"/>
        <w:rPr>
          <w:color w:val="auto"/>
          <w:lang w:val="ga-IE"/>
        </w:rPr>
      </w:pPr>
      <w:bookmarkStart w:id="0" w:name="_Toc227593318"/>
      <w:r w:rsidRPr="00947BEC">
        <w:t xml:space="preserve"> </w:t>
      </w:r>
      <w:bookmarkStart w:id="1" w:name="_Toc308554315"/>
      <w:r w:rsidRPr="00947BEC">
        <w:rPr>
          <w:color w:val="auto"/>
        </w:rPr>
        <w:t>(</w:t>
      </w:r>
      <w:proofErr w:type="spellStart"/>
      <w:r w:rsidRPr="00947BEC">
        <w:rPr>
          <w:color w:val="auto"/>
        </w:rPr>
        <w:t>i</w:t>
      </w:r>
      <w:proofErr w:type="spellEnd"/>
      <w:r w:rsidRPr="00947BEC">
        <w:rPr>
          <w:color w:val="auto"/>
        </w:rPr>
        <w:t>) Cashbook</w:t>
      </w:r>
      <w:bookmarkEnd w:id="0"/>
      <w:r w:rsidRPr="00947BEC">
        <w:rPr>
          <w:color w:val="auto"/>
          <w:lang w:val="ga-IE"/>
        </w:rPr>
        <w:t>s close off</w:t>
      </w:r>
      <w:bookmarkEnd w:id="1"/>
    </w:p>
    <w:p w14:paraId="1DCF16E0" w14:textId="77777777" w:rsidR="00013919" w:rsidRPr="00947BEC" w:rsidRDefault="00013919" w:rsidP="00013919">
      <w:pPr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 xml:space="preserve">Cashbooks for the month are </w:t>
      </w:r>
      <w:r w:rsidRPr="00947BEC">
        <w:rPr>
          <w:rFonts w:asciiTheme="majorHAnsi" w:hAnsiTheme="majorHAnsi"/>
          <w:sz w:val="24"/>
          <w:szCs w:val="24"/>
          <w:lang w:val="ga-IE"/>
        </w:rPr>
        <w:t>closed off on the last day of each month.</w:t>
      </w:r>
    </w:p>
    <w:p w14:paraId="2CAD500A" w14:textId="77777777" w:rsidR="00013919" w:rsidRPr="00947BEC" w:rsidRDefault="00013919" w:rsidP="00013919">
      <w:pPr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>Cash counts must be reconciled to the cashbooks closing balances and any differences found and rectified or explained.</w:t>
      </w:r>
    </w:p>
    <w:p w14:paraId="0FE4601C" w14:textId="77777777" w:rsidR="00013919" w:rsidRPr="00947BEC" w:rsidRDefault="00013919" w:rsidP="00013919">
      <w:pPr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  <w:lang w:val="ga-IE"/>
        </w:rPr>
        <w:t xml:space="preserve">All reconciliations should be completed by the end of the third </w:t>
      </w:r>
      <w:r w:rsidRPr="00947BEC">
        <w:rPr>
          <w:rFonts w:asciiTheme="majorHAnsi" w:hAnsiTheme="majorHAnsi"/>
          <w:sz w:val="24"/>
          <w:szCs w:val="24"/>
        </w:rPr>
        <w:t xml:space="preserve">working day of the following month. </w:t>
      </w:r>
    </w:p>
    <w:p w14:paraId="4747C8CB" w14:textId="77777777" w:rsidR="00013919" w:rsidRPr="00947BEC" w:rsidRDefault="00013919" w:rsidP="00013919">
      <w:pPr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 xml:space="preserve">Supporting cash counts </w:t>
      </w:r>
      <w:r w:rsidRPr="00947BEC">
        <w:rPr>
          <w:rFonts w:asciiTheme="majorHAnsi" w:hAnsiTheme="majorHAnsi"/>
          <w:sz w:val="24"/>
          <w:szCs w:val="24"/>
          <w:lang w:val="ga-IE"/>
        </w:rPr>
        <w:t>should be performed and signed off by [...........]</w:t>
      </w:r>
    </w:p>
    <w:p w14:paraId="27EEFD8C" w14:textId="77777777" w:rsidR="00013919" w:rsidRPr="00947BEC" w:rsidRDefault="00013919" w:rsidP="00013919">
      <w:pPr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trike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>Cashbooks and their supporting documentation are checked by [………] to ensure appropriate coding and description</w:t>
      </w:r>
      <w:r w:rsidRPr="00947BEC">
        <w:rPr>
          <w:rFonts w:asciiTheme="majorHAnsi" w:hAnsiTheme="majorHAnsi"/>
          <w:sz w:val="24"/>
          <w:szCs w:val="24"/>
          <w:lang w:val="ga-IE"/>
        </w:rPr>
        <w:t>.</w:t>
      </w:r>
    </w:p>
    <w:p w14:paraId="1681A99F" w14:textId="77777777" w:rsidR="00013919" w:rsidRPr="00947BEC" w:rsidRDefault="00013919" w:rsidP="00013919">
      <w:pPr>
        <w:pStyle w:val="Heading4"/>
        <w:spacing w:line="240" w:lineRule="auto"/>
      </w:pPr>
      <w:bookmarkStart w:id="2" w:name="_Toc227593319"/>
      <w:r w:rsidRPr="00947BEC">
        <w:t xml:space="preserve"> </w:t>
      </w:r>
      <w:bookmarkStart w:id="3" w:name="_Toc308554316"/>
      <w:r w:rsidRPr="00947BEC">
        <w:rPr>
          <w:color w:val="auto"/>
        </w:rPr>
        <w:t>(ii) Bank reconciliation</w:t>
      </w:r>
      <w:bookmarkEnd w:id="3"/>
      <w:r w:rsidRPr="00947BEC">
        <w:rPr>
          <w:color w:val="auto"/>
        </w:rPr>
        <w:t>s</w:t>
      </w:r>
    </w:p>
    <w:p w14:paraId="0754F05D" w14:textId="77777777" w:rsidR="00013919" w:rsidRPr="00947BEC" w:rsidRDefault="00013919" w:rsidP="00013919">
      <w:pPr>
        <w:numPr>
          <w:ilvl w:val="0"/>
          <w:numId w:val="48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>All bank accounts are reconciled at the end of each month.</w:t>
      </w:r>
    </w:p>
    <w:p w14:paraId="6095CAB8" w14:textId="77777777" w:rsidR="00013919" w:rsidRPr="00947BEC" w:rsidRDefault="00013919" w:rsidP="00013919">
      <w:pPr>
        <w:numPr>
          <w:ilvl w:val="0"/>
          <w:numId w:val="48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>All reconciliations should be reviewed and signed by [………..]</w:t>
      </w:r>
    </w:p>
    <w:p w14:paraId="6D8ED1C1" w14:textId="77777777" w:rsidR="00013919" w:rsidRPr="00947BEC" w:rsidRDefault="00013919" w:rsidP="00013919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>Once reconciled, foreign currency cashbooks should be re-valued using the month-end closing exchange rate.</w:t>
      </w:r>
    </w:p>
    <w:p w14:paraId="1B11BBF2" w14:textId="77777777" w:rsidR="00013919" w:rsidRPr="00947BEC" w:rsidRDefault="00013919" w:rsidP="00013919">
      <w:pPr>
        <w:rPr>
          <w:rFonts w:asciiTheme="majorHAnsi" w:hAnsiTheme="majorHAnsi"/>
          <w:sz w:val="24"/>
          <w:szCs w:val="24"/>
        </w:rPr>
      </w:pPr>
    </w:p>
    <w:p w14:paraId="1263FCDF" w14:textId="77777777" w:rsidR="00013919" w:rsidRPr="00947BEC" w:rsidRDefault="00013919" w:rsidP="00013919">
      <w:pPr>
        <w:pStyle w:val="Heading4"/>
        <w:spacing w:line="240" w:lineRule="auto"/>
        <w:rPr>
          <w:color w:val="auto"/>
        </w:rPr>
      </w:pPr>
      <w:bookmarkStart w:id="4" w:name="_Toc308554317"/>
      <w:r w:rsidRPr="00947BEC">
        <w:rPr>
          <w:color w:val="auto"/>
        </w:rPr>
        <w:t>(iii) Journal Entr</w:t>
      </w:r>
      <w:bookmarkEnd w:id="2"/>
      <w:bookmarkEnd w:id="4"/>
      <w:r w:rsidR="00A366BD">
        <w:rPr>
          <w:color w:val="auto"/>
        </w:rPr>
        <w:t>ies</w:t>
      </w:r>
    </w:p>
    <w:p w14:paraId="20E8B534" w14:textId="77777777" w:rsidR="00013919" w:rsidRPr="00947BEC" w:rsidRDefault="00013919" w:rsidP="00013919">
      <w:pPr>
        <w:rPr>
          <w:rFonts w:asciiTheme="majorHAnsi" w:hAnsiTheme="majorHAnsi"/>
          <w:sz w:val="24"/>
          <w:szCs w:val="24"/>
          <w:lang w:val="ga-IE"/>
        </w:rPr>
      </w:pPr>
      <w:r w:rsidRPr="00947BEC">
        <w:rPr>
          <w:rFonts w:asciiTheme="majorHAnsi" w:hAnsiTheme="majorHAnsi"/>
          <w:sz w:val="24"/>
          <w:szCs w:val="24"/>
        </w:rPr>
        <w:t>Non cashbook entries</w:t>
      </w:r>
      <w:r w:rsidRPr="00947BEC">
        <w:rPr>
          <w:rFonts w:asciiTheme="majorHAnsi" w:hAnsiTheme="majorHAnsi"/>
          <w:sz w:val="24"/>
          <w:szCs w:val="24"/>
          <w:lang w:val="ga-IE"/>
        </w:rPr>
        <w:t xml:space="preserve"> such as journal entries should be entered directly into the accounting system by working day 5 after the month end.</w:t>
      </w:r>
    </w:p>
    <w:p w14:paraId="1A7C5C97" w14:textId="77777777" w:rsidR="00013919" w:rsidRPr="00947BEC" w:rsidRDefault="00013919" w:rsidP="00013919">
      <w:pPr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>All journals must be filed with supporting backup documentation including calculation workings.</w:t>
      </w:r>
    </w:p>
    <w:p w14:paraId="2FF8D862" w14:textId="77777777" w:rsidR="00013919" w:rsidRPr="00947BEC" w:rsidRDefault="00013919" w:rsidP="00013919">
      <w:pPr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 xml:space="preserve">All journals must be reviewed and signed off by [……………] </w:t>
      </w:r>
      <w:r w:rsidRPr="00947BEC">
        <w:rPr>
          <w:rFonts w:asciiTheme="majorHAnsi" w:hAnsiTheme="majorHAnsi"/>
          <w:sz w:val="24"/>
          <w:szCs w:val="24"/>
          <w:lang w:val="ga-IE"/>
        </w:rPr>
        <w:t>in advance of posting them.</w:t>
      </w:r>
    </w:p>
    <w:p w14:paraId="78920509" w14:textId="77777777" w:rsidR="00013919" w:rsidRPr="00947BEC" w:rsidRDefault="00013919" w:rsidP="00013919">
      <w:pPr>
        <w:rPr>
          <w:rFonts w:asciiTheme="majorHAnsi" w:hAnsiTheme="majorHAnsi"/>
          <w:sz w:val="24"/>
          <w:szCs w:val="24"/>
        </w:rPr>
      </w:pPr>
    </w:p>
    <w:p w14:paraId="14D81785" w14:textId="77777777" w:rsidR="00013919" w:rsidRPr="00947BEC" w:rsidRDefault="00013919" w:rsidP="00013919">
      <w:pPr>
        <w:rPr>
          <w:rFonts w:asciiTheme="majorHAnsi" w:hAnsiTheme="majorHAnsi"/>
          <w:sz w:val="24"/>
          <w:szCs w:val="24"/>
        </w:rPr>
      </w:pPr>
      <w:bookmarkStart w:id="5" w:name="_Toc227593320"/>
      <w:r w:rsidRPr="00947BEC">
        <w:rPr>
          <w:rFonts w:asciiTheme="majorHAnsi" w:hAnsiTheme="majorHAnsi"/>
          <w:sz w:val="24"/>
          <w:szCs w:val="24"/>
        </w:rPr>
        <w:t>Examples o</w:t>
      </w:r>
      <w:r w:rsidR="00947BEC">
        <w:rPr>
          <w:rFonts w:asciiTheme="majorHAnsi" w:hAnsiTheme="majorHAnsi"/>
          <w:sz w:val="24"/>
          <w:szCs w:val="24"/>
        </w:rPr>
        <w:t xml:space="preserve">f regular monthly journals are </w:t>
      </w:r>
      <w:r w:rsidR="00947BEC">
        <w:rPr>
          <w:rFonts w:asciiTheme="majorHAnsi" w:hAnsiTheme="majorHAnsi"/>
          <w:sz w:val="24"/>
          <w:szCs w:val="24"/>
          <w:lang w:val="ga-IE"/>
        </w:rPr>
        <w:t>p</w:t>
      </w:r>
      <w:proofErr w:type="spellStart"/>
      <w:r w:rsidRPr="00947BEC">
        <w:rPr>
          <w:rFonts w:asciiTheme="majorHAnsi" w:hAnsiTheme="majorHAnsi"/>
          <w:sz w:val="24"/>
          <w:szCs w:val="24"/>
        </w:rPr>
        <w:t>ayroll</w:t>
      </w:r>
      <w:proofErr w:type="spellEnd"/>
      <w:r w:rsidRPr="00947BEC">
        <w:rPr>
          <w:rFonts w:asciiTheme="majorHAnsi" w:hAnsiTheme="majorHAnsi"/>
          <w:sz w:val="24"/>
          <w:szCs w:val="24"/>
        </w:rPr>
        <w:t xml:space="preserve"> journals</w:t>
      </w:r>
      <w:r w:rsidRPr="00947BEC">
        <w:rPr>
          <w:rFonts w:asciiTheme="majorHAnsi" w:hAnsiTheme="majorHAnsi"/>
          <w:sz w:val="24"/>
          <w:szCs w:val="24"/>
          <w:lang w:val="ga-IE"/>
        </w:rPr>
        <w:t>.</w:t>
      </w:r>
    </w:p>
    <w:p w14:paraId="410AF680" w14:textId="77777777" w:rsidR="00013919" w:rsidRPr="00947BEC" w:rsidRDefault="00013919" w:rsidP="00013919">
      <w:pPr>
        <w:rPr>
          <w:rFonts w:asciiTheme="majorHAnsi" w:hAnsiTheme="majorHAnsi"/>
          <w:sz w:val="24"/>
          <w:szCs w:val="24"/>
        </w:rPr>
      </w:pPr>
    </w:p>
    <w:p w14:paraId="5C9F5448" w14:textId="77777777" w:rsidR="00013919" w:rsidRPr="00947BEC" w:rsidRDefault="00013919" w:rsidP="00013919">
      <w:pPr>
        <w:rPr>
          <w:rFonts w:asciiTheme="majorHAnsi" w:hAnsiTheme="majorHAnsi"/>
          <w:sz w:val="24"/>
          <w:szCs w:val="24"/>
          <w:lang w:val="ga-IE"/>
        </w:rPr>
      </w:pPr>
      <w:r w:rsidRPr="00947BEC">
        <w:rPr>
          <w:rFonts w:asciiTheme="majorHAnsi" w:hAnsiTheme="majorHAnsi"/>
          <w:sz w:val="24"/>
          <w:szCs w:val="24"/>
          <w:lang w:val="ga-IE"/>
        </w:rPr>
        <w:t>A sample Journal voucher is provided in the finance forms pack in Appendix 4.</w:t>
      </w:r>
      <w:r w:rsidR="00947BEC">
        <w:rPr>
          <w:rFonts w:asciiTheme="majorHAnsi" w:hAnsiTheme="majorHAnsi"/>
          <w:sz w:val="24"/>
          <w:szCs w:val="24"/>
          <w:lang w:val="ga-IE"/>
        </w:rPr>
        <w:t>2</w:t>
      </w:r>
      <w:r w:rsidRPr="00947BEC">
        <w:rPr>
          <w:rFonts w:asciiTheme="majorHAnsi" w:hAnsiTheme="majorHAnsi"/>
          <w:sz w:val="24"/>
          <w:szCs w:val="24"/>
          <w:lang w:val="ga-IE"/>
        </w:rPr>
        <w:t>a</w:t>
      </w:r>
    </w:p>
    <w:p w14:paraId="67712871" w14:textId="77777777" w:rsidR="00013919" w:rsidRPr="00947BEC" w:rsidRDefault="00013919" w:rsidP="00013919">
      <w:pPr>
        <w:rPr>
          <w:rFonts w:asciiTheme="majorHAnsi" w:hAnsiTheme="majorHAnsi"/>
          <w:sz w:val="24"/>
          <w:szCs w:val="24"/>
        </w:rPr>
      </w:pPr>
    </w:p>
    <w:p w14:paraId="7B297288" w14:textId="77777777" w:rsidR="00013919" w:rsidRPr="00947BEC" w:rsidRDefault="00013919" w:rsidP="00013919">
      <w:pPr>
        <w:pStyle w:val="Heading4"/>
        <w:spacing w:line="240" w:lineRule="auto"/>
        <w:rPr>
          <w:color w:val="auto"/>
        </w:rPr>
      </w:pPr>
      <w:bookmarkStart w:id="6" w:name="_Toc308554318"/>
      <w:r w:rsidRPr="00947BEC">
        <w:rPr>
          <w:color w:val="auto"/>
        </w:rPr>
        <w:t>(iv) Control Accounts</w:t>
      </w:r>
      <w:bookmarkEnd w:id="6"/>
    </w:p>
    <w:p w14:paraId="001BB270" w14:textId="77777777" w:rsidR="00013919" w:rsidRPr="00947BEC" w:rsidRDefault="00013919" w:rsidP="00013919">
      <w:pPr>
        <w:numPr>
          <w:ilvl w:val="0"/>
          <w:numId w:val="49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 xml:space="preserve">All control accounts should be reconciled on a monthly basis. </w:t>
      </w:r>
    </w:p>
    <w:p w14:paraId="41991CDF" w14:textId="77777777" w:rsidR="00013919" w:rsidRPr="00947BEC" w:rsidRDefault="00013919" w:rsidP="00013919">
      <w:pPr>
        <w:numPr>
          <w:ilvl w:val="0"/>
          <w:numId w:val="49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>Standard control accounts include payroll and income tax control accounts.</w:t>
      </w:r>
    </w:p>
    <w:p w14:paraId="29F57AF8" w14:textId="77777777" w:rsidR="00013919" w:rsidRPr="00947BEC" w:rsidRDefault="00013919" w:rsidP="00013919">
      <w:pPr>
        <w:numPr>
          <w:ilvl w:val="0"/>
          <w:numId w:val="49"/>
        </w:numPr>
        <w:overflowPunct/>
        <w:autoSpaceDE/>
        <w:autoSpaceDN/>
        <w:adjustRightInd/>
        <w:jc w:val="both"/>
        <w:textAlignment w:val="auto"/>
        <w:rPr>
          <w:rFonts w:asciiTheme="majorHAnsi" w:hAnsiTheme="majorHAnsi"/>
          <w:sz w:val="24"/>
          <w:szCs w:val="24"/>
        </w:rPr>
      </w:pPr>
      <w:r w:rsidRPr="00947BEC">
        <w:rPr>
          <w:rFonts w:asciiTheme="majorHAnsi" w:hAnsiTheme="majorHAnsi"/>
          <w:sz w:val="24"/>
          <w:szCs w:val="24"/>
        </w:rPr>
        <w:t>Outstanding issues should be resolved in a timely basis.</w:t>
      </w:r>
    </w:p>
    <w:p w14:paraId="497B49CB" w14:textId="77777777" w:rsidR="00013919" w:rsidRPr="00F96BAE" w:rsidRDefault="00013919" w:rsidP="00013919">
      <w:pPr>
        <w:rPr>
          <w:rFonts w:asciiTheme="majorHAnsi" w:hAnsiTheme="majorHAnsi"/>
          <w:sz w:val="24"/>
          <w:szCs w:val="24"/>
        </w:rPr>
      </w:pPr>
      <w:bookmarkStart w:id="7" w:name="_Toc227593321"/>
      <w:bookmarkEnd w:id="5"/>
    </w:p>
    <w:p w14:paraId="19CAD873" w14:textId="77777777" w:rsidR="00013919" w:rsidRPr="00F96BAE" w:rsidRDefault="00013919" w:rsidP="00013919">
      <w:pPr>
        <w:pStyle w:val="Heading4"/>
        <w:spacing w:line="240" w:lineRule="auto"/>
      </w:pPr>
      <w:bookmarkStart w:id="8" w:name="_Toc308554319"/>
      <w:r w:rsidRPr="00F96BAE">
        <w:rPr>
          <w:color w:val="auto"/>
        </w:rPr>
        <w:t xml:space="preserve">(v) </w:t>
      </w:r>
      <w:bookmarkEnd w:id="7"/>
      <w:r w:rsidRPr="00F96BAE">
        <w:rPr>
          <w:color w:val="auto"/>
          <w:lang w:val="ga-IE"/>
        </w:rPr>
        <w:t>Management Accounts completion</w:t>
      </w:r>
      <w:r w:rsidRPr="00F96BAE">
        <w:rPr>
          <w:b w:val="0"/>
          <w:color w:val="auto"/>
          <w:lang w:val="ga-IE"/>
        </w:rPr>
        <w:t xml:space="preserve"> </w:t>
      </w:r>
      <w:bookmarkEnd w:id="8"/>
    </w:p>
    <w:p w14:paraId="4A251718" w14:textId="77777777" w:rsidR="00F96BAE" w:rsidRPr="00F96BAE" w:rsidRDefault="00F96BAE" w:rsidP="00F96BAE">
      <w:pPr>
        <w:rPr>
          <w:rFonts w:asciiTheme="majorHAnsi" w:hAnsiTheme="majorHAnsi"/>
          <w:color w:val="0000CC"/>
          <w:sz w:val="24"/>
          <w:szCs w:val="24"/>
          <w:lang w:val="ga-IE"/>
        </w:rPr>
      </w:pPr>
      <w:r w:rsidRPr="00F96BAE">
        <w:rPr>
          <w:rFonts w:asciiTheme="majorHAnsi" w:hAnsiTheme="majorHAnsi"/>
          <w:color w:val="0000CC"/>
          <w:sz w:val="24"/>
          <w:szCs w:val="24"/>
          <w:lang w:val="ga-IE"/>
        </w:rPr>
        <w:t>[Section to be completed locally]</w:t>
      </w:r>
    </w:p>
    <w:p w14:paraId="233513DF" w14:textId="615A8A13" w:rsidR="00F079C5" w:rsidRDefault="00F96BAE" w:rsidP="00F079C5">
      <w:pPr>
        <w:overflowPunct/>
        <w:autoSpaceDE/>
        <w:autoSpaceDN/>
        <w:adjustRightInd/>
        <w:textAlignment w:val="auto"/>
        <w:rPr>
          <w:rFonts w:asciiTheme="majorHAnsi" w:hAnsiTheme="majorHAnsi"/>
          <w:color w:val="EE0000"/>
          <w:sz w:val="24"/>
          <w:szCs w:val="24"/>
        </w:rPr>
      </w:pPr>
      <w:bookmarkStart w:id="9" w:name="_Hlk215223054"/>
      <w:r w:rsidRPr="00F96BAE">
        <w:rPr>
          <w:rFonts w:asciiTheme="majorHAnsi" w:hAnsiTheme="majorHAnsi"/>
          <w:color w:val="EE0000"/>
          <w:sz w:val="24"/>
          <w:szCs w:val="24"/>
        </w:rPr>
        <w:t>Ideally management accounts should be finalised and submitted by 10</w:t>
      </w:r>
      <w:r w:rsidRPr="00F96BAE">
        <w:rPr>
          <w:rFonts w:asciiTheme="majorHAnsi" w:hAnsiTheme="majorHAnsi"/>
          <w:color w:val="EE0000"/>
          <w:sz w:val="24"/>
          <w:szCs w:val="24"/>
          <w:vertAlign w:val="superscript"/>
        </w:rPr>
        <w:t>th</w:t>
      </w:r>
      <w:r w:rsidRPr="00F96BAE">
        <w:rPr>
          <w:rFonts w:asciiTheme="majorHAnsi" w:hAnsiTheme="majorHAnsi"/>
          <w:color w:val="EE0000"/>
          <w:sz w:val="24"/>
          <w:szCs w:val="24"/>
        </w:rPr>
        <w:t xml:space="preserve"> of the following month</w:t>
      </w:r>
      <w:bookmarkEnd w:id="9"/>
    </w:p>
    <w:p w14:paraId="696FDD81" w14:textId="77777777" w:rsidR="00F079C5" w:rsidRDefault="00F079C5">
      <w:pPr>
        <w:overflowPunct/>
        <w:autoSpaceDE/>
        <w:autoSpaceDN/>
        <w:adjustRightInd/>
        <w:textAlignment w:val="auto"/>
        <w:rPr>
          <w:rFonts w:asciiTheme="majorHAnsi" w:hAnsiTheme="majorHAnsi"/>
          <w:color w:val="EE0000"/>
          <w:sz w:val="24"/>
          <w:szCs w:val="24"/>
        </w:rPr>
      </w:pPr>
      <w:r>
        <w:rPr>
          <w:rFonts w:asciiTheme="majorHAnsi" w:hAnsiTheme="majorHAnsi"/>
          <w:color w:val="EE0000"/>
          <w:sz w:val="24"/>
          <w:szCs w:val="24"/>
        </w:rPr>
        <w:br w:type="page"/>
      </w:r>
    </w:p>
    <w:p w14:paraId="6D8172C4" w14:textId="77777777" w:rsidR="00F079C5" w:rsidRPr="007E514E" w:rsidRDefault="00F079C5" w:rsidP="00F079C5">
      <w:pPr>
        <w:rPr>
          <w:b/>
          <w:bCs/>
          <w:u w:val="single"/>
        </w:rPr>
      </w:pPr>
      <w:r w:rsidRPr="007E514E">
        <w:rPr>
          <w:b/>
          <w:bCs/>
          <w:u w:val="single"/>
        </w:rPr>
        <w:lastRenderedPageBreak/>
        <w:t>ERF QUARTERLY FINANCIAL STATEMENT CYCLE</w:t>
      </w:r>
    </w:p>
    <w:p w14:paraId="1A1CAB83" w14:textId="77777777" w:rsidR="00F079C5" w:rsidRPr="0056658D" w:rsidRDefault="00F079C5" w:rsidP="00F079C5">
      <w:pPr>
        <w:rPr>
          <w:b/>
          <w:bCs/>
        </w:rPr>
      </w:pPr>
      <w:r w:rsidRPr="0056658D">
        <w:rPr>
          <w:b/>
          <w:bCs/>
        </w:rPr>
        <w:t xml:space="preserve">Quarter                                                   Period to be covered                                    </w:t>
      </w:r>
      <w:r>
        <w:rPr>
          <w:b/>
          <w:bCs/>
        </w:rPr>
        <w:t>Submission date</w:t>
      </w:r>
    </w:p>
    <w:p w14:paraId="58EC800E" w14:textId="77777777" w:rsidR="00F079C5" w:rsidRPr="0056658D" w:rsidRDefault="00F079C5" w:rsidP="00F079C5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F96D29" wp14:editId="12DD69BB">
                <wp:simplePos x="0" y="0"/>
                <wp:positionH relativeFrom="column">
                  <wp:posOffset>6350</wp:posOffset>
                </wp:positionH>
                <wp:positionV relativeFrom="paragraph">
                  <wp:posOffset>6071235</wp:posOffset>
                </wp:positionV>
                <wp:extent cx="4489450" cy="1879600"/>
                <wp:effectExtent l="0" t="0" r="25400" b="25400"/>
                <wp:wrapNone/>
                <wp:docPr id="1303354177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9450" cy="187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7EBB65" w14:textId="77777777" w:rsidR="00F079C5" w:rsidRPr="00293767" w:rsidRDefault="00F079C5" w:rsidP="00F079C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93767">
                              <w:rPr>
                                <w:b/>
                                <w:bCs/>
                              </w:rPr>
                              <w:t>Check List – Financial Reports</w:t>
                            </w:r>
                          </w:p>
                          <w:p w14:paraId="5EE80F0B" w14:textId="77777777" w:rsidR="00F079C5" w:rsidRDefault="00F079C5" w:rsidP="00F079C5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</w:pPr>
                            <w:r>
                              <w:t>Income Statement for the period</w:t>
                            </w:r>
                          </w:p>
                          <w:p w14:paraId="079614DB" w14:textId="77777777" w:rsidR="00F079C5" w:rsidRDefault="00F079C5" w:rsidP="00F079C5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</w:pPr>
                            <w:r>
                              <w:t>General Ledger statement for the period</w:t>
                            </w:r>
                          </w:p>
                          <w:p w14:paraId="23AAD2B4" w14:textId="77777777" w:rsidR="00F079C5" w:rsidRDefault="00F079C5" w:rsidP="00F079C5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</w:pPr>
                            <w:r>
                              <w:t>Trial Balance for the period</w:t>
                            </w:r>
                          </w:p>
                          <w:p w14:paraId="6B61FF42" w14:textId="77777777" w:rsidR="00F079C5" w:rsidRDefault="00F079C5" w:rsidP="00F079C5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</w:pPr>
                            <w:r>
                              <w:t>Balance Sheet for the period</w:t>
                            </w:r>
                          </w:p>
                          <w:p w14:paraId="298A65D6" w14:textId="77777777" w:rsidR="00F079C5" w:rsidRDefault="00F079C5" w:rsidP="00F079C5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</w:pPr>
                            <w:r>
                              <w:t>Cashflow statement for the period</w:t>
                            </w:r>
                          </w:p>
                          <w:p w14:paraId="3D719B15" w14:textId="77777777" w:rsidR="00F079C5" w:rsidRDefault="00F079C5" w:rsidP="00F079C5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</w:pPr>
                            <w:r>
                              <w:t>Any other financial document that supports the report.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96D29" id="Rectangle 24" o:spid="_x0000_s1026" style="position:absolute;margin-left:.5pt;margin-top:478.05pt;width:353.5pt;height:148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" fillcolor="white [3201]" strokecolor="#f79646 [3209]" strokeweight="2pt">
                <v:textbox>
                  <w:txbxContent>
                    <w:p w14:paraId="7E7EBB65" w14:textId="77777777" w:rsidR="00F079C5" w:rsidRPr="00293767" w:rsidRDefault="00F079C5" w:rsidP="00F079C5">
                      <w:pPr>
                        <w:rPr>
                          <w:b/>
                          <w:bCs/>
                        </w:rPr>
                      </w:pPr>
                      <w:r w:rsidRPr="00293767">
                        <w:rPr>
                          <w:b/>
                          <w:bCs/>
                        </w:rPr>
                        <w:t>Check List – Financial Reports</w:t>
                      </w:r>
                    </w:p>
                    <w:p w14:paraId="5EE80F0B" w14:textId="77777777" w:rsidR="00F079C5" w:rsidRDefault="00F079C5" w:rsidP="00F079C5">
                      <w:pPr>
                        <w:pStyle w:val="ListParagraph"/>
                        <w:numPr>
                          <w:ilvl w:val="0"/>
                          <w:numId w:val="50"/>
                        </w:numPr>
                      </w:pPr>
                      <w:r>
                        <w:t>Income Statement for the period</w:t>
                      </w:r>
                    </w:p>
                    <w:p w14:paraId="079614DB" w14:textId="77777777" w:rsidR="00F079C5" w:rsidRDefault="00F079C5" w:rsidP="00F079C5">
                      <w:pPr>
                        <w:pStyle w:val="ListParagraph"/>
                        <w:numPr>
                          <w:ilvl w:val="0"/>
                          <w:numId w:val="50"/>
                        </w:numPr>
                      </w:pPr>
                      <w:r>
                        <w:t>General Ledger statement for the period</w:t>
                      </w:r>
                    </w:p>
                    <w:p w14:paraId="23AAD2B4" w14:textId="77777777" w:rsidR="00F079C5" w:rsidRDefault="00F079C5" w:rsidP="00F079C5">
                      <w:pPr>
                        <w:pStyle w:val="ListParagraph"/>
                        <w:numPr>
                          <w:ilvl w:val="0"/>
                          <w:numId w:val="50"/>
                        </w:numPr>
                      </w:pPr>
                      <w:r>
                        <w:t>Trial Balance for the period</w:t>
                      </w:r>
                    </w:p>
                    <w:p w14:paraId="6B61FF42" w14:textId="77777777" w:rsidR="00F079C5" w:rsidRDefault="00F079C5" w:rsidP="00F079C5">
                      <w:pPr>
                        <w:pStyle w:val="ListParagraph"/>
                        <w:numPr>
                          <w:ilvl w:val="0"/>
                          <w:numId w:val="50"/>
                        </w:numPr>
                      </w:pPr>
                      <w:r>
                        <w:t>Balance Sheet for the period</w:t>
                      </w:r>
                    </w:p>
                    <w:p w14:paraId="298A65D6" w14:textId="77777777" w:rsidR="00F079C5" w:rsidRDefault="00F079C5" w:rsidP="00F079C5">
                      <w:pPr>
                        <w:pStyle w:val="ListParagraph"/>
                        <w:numPr>
                          <w:ilvl w:val="0"/>
                          <w:numId w:val="50"/>
                        </w:numPr>
                      </w:pPr>
                      <w:r>
                        <w:t>Cashflow statement for the period</w:t>
                      </w:r>
                    </w:p>
                    <w:p w14:paraId="3D719B15" w14:textId="77777777" w:rsidR="00F079C5" w:rsidRDefault="00F079C5" w:rsidP="00F079C5">
                      <w:pPr>
                        <w:pStyle w:val="ListParagraph"/>
                        <w:numPr>
                          <w:ilvl w:val="0"/>
                          <w:numId w:val="50"/>
                        </w:numPr>
                      </w:pPr>
                      <w:r>
                        <w:t>Any other financial document that supports the report.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2DE860" wp14:editId="2338829E">
                <wp:simplePos x="0" y="0"/>
                <wp:positionH relativeFrom="column">
                  <wp:posOffset>3829050</wp:posOffset>
                </wp:positionH>
                <wp:positionV relativeFrom="paragraph">
                  <wp:posOffset>343535</wp:posOffset>
                </wp:positionV>
                <wp:extent cx="577850" cy="19050"/>
                <wp:effectExtent l="0" t="57150" r="12700" b="95250"/>
                <wp:wrapNone/>
                <wp:docPr id="1078487790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1B3E6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301.5pt;margin-top:27.05pt;width:45.5pt;height:1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F7B5C6" wp14:editId="3F05469F">
                <wp:simplePos x="0" y="0"/>
                <wp:positionH relativeFrom="column">
                  <wp:posOffset>4394200</wp:posOffset>
                </wp:positionH>
                <wp:positionV relativeFrom="paragraph">
                  <wp:posOffset>121285</wp:posOffset>
                </wp:positionV>
                <wp:extent cx="1790700" cy="558800"/>
                <wp:effectExtent l="0" t="0" r="19050" b="12700"/>
                <wp:wrapNone/>
                <wp:docPr id="183062104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558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575463" w14:textId="77777777" w:rsidR="00F079C5" w:rsidRDefault="00F079C5" w:rsidP="00F079C5">
                            <w:pPr>
                              <w:jc w:val="center"/>
                            </w:pPr>
                            <w:r>
                              <w:t>30</w:t>
                            </w:r>
                            <w:r w:rsidRPr="0056658D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April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7B5C6" id="Rectangle 3" o:spid="_x0000_s1027" style="position:absolute;margin-left:346pt;margin-top:9.55pt;width:141pt;height:4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" fillcolor="white [3201]" strokecolor="#f79646 [3209]" strokeweight="2pt">
                <v:textbox>
                  <w:txbxContent>
                    <w:p w14:paraId="4A575463" w14:textId="77777777" w:rsidR="00F079C5" w:rsidRDefault="00F079C5" w:rsidP="00F079C5">
                      <w:pPr>
                        <w:jc w:val="center"/>
                      </w:pPr>
                      <w:r>
                        <w:t>30</w:t>
                      </w:r>
                      <w:r w:rsidRPr="0056658D">
                        <w:rPr>
                          <w:vertAlign w:val="superscript"/>
                        </w:rPr>
                        <w:t>th</w:t>
                      </w:r>
                      <w:r>
                        <w:t xml:space="preserve"> April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73057F" wp14:editId="7FA6BAC4">
                <wp:simplePos x="0" y="0"/>
                <wp:positionH relativeFrom="column">
                  <wp:posOffset>4737100</wp:posOffset>
                </wp:positionH>
                <wp:positionV relativeFrom="paragraph">
                  <wp:posOffset>4661535</wp:posOffset>
                </wp:positionV>
                <wp:extent cx="1530350" cy="679450"/>
                <wp:effectExtent l="0" t="0" r="12700" b="25400"/>
                <wp:wrapNone/>
                <wp:docPr id="125808222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0" cy="679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4D390D" w14:textId="77777777" w:rsidR="00F079C5" w:rsidRDefault="00F079C5" w:rsidP="00F079C5">
                            <w:pPr>
                              <w:jc w:val="center"/>
                            </w:pPr>
                            <w:r>
                              <w:t>31</w:t>
                            </w:r>
                            <w:r w:rsidRPr="008A6190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January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3057F" id="Rectangle 14" o:spid="_x0000_s1028" style="position:absolute;margin-left:373pt;margin-top:367.05pt;width:120.5pt;height:5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" fillcolor="white [3201]" strokecolor="#f79646 [3209]" strokeweight="2pt">
                <v:textbox>
                  <w:txbxContent>
                    <w:p w14:paraId="134D390D" w14:textId="77777777" w:rsidR="00F079C5" w:rsidRDefault="00F079C5" w:rsidP="00F079C5">
                      <w:pPr>
                        <w:jc w:val="center"/>
                      </w:pPr>
                      <w:r>
                        <w:t>31</w:t>
                      </w:r>
                      <w:r w:rsidRPr="008A6190">
                        <w:rPr>
                          <w:vertAlign w:val="superscript"/>
                        </w:rPr>
                        <w:t>st</w:t>
                      </w:r>
                      <w:r>
                        <w:t xml:space="preserve"> January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57E50B" wp14:editId="58FAA9F1">
                <wp:simplePos x="0" y="0"/>
                <wp:positionH relativeFrom="column">
                  <wp:posOffset>4413250</wp:posOffset>
                </wp:positionH>
                <wp:positionV relativeFrom="paragraph">
                  <wp:posOffset>2724785</wp:posOffset>
                </wp:positionV>
                <wp:extent cx="1651000" cy="666750"/>
                <wp:effectExtent l="0" t="0" r="25400" b="19050"/>
                <wp:wrapNone/>
                <wp:docPr id="135662683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926E75" w14:textId="77777777" w:rsidR="00F079C5" w:rsidRDefault="00F079C5" w:rsidP="00F079C5">
                            <w:pPr>
                              <w:jc w:val="center"/>
                            </w:pPr>
                            <w:r>
                              <w:t>31</w:t>
                            </w:r>
                            <w:r w:rsidRPr="008A6190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October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57E50B" id="Rectangle 12" o:spid="_x0000_s1029" style="position:absolute;margin-left:347.5pt;margin-top:214.55pt;width:130pt;height:52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" fillcolor="white [3201]" strokecolor="#f79646 [3209]" strokeweight="2pt">
                <v:textbox>
                  <w:txbxContent>
                    <w:p w14:paraId="14926E75" w14:textId="77777777" w:rsidR="00F079C5" w:rsidRDefault="00F079C5" w:rsidP="00F079C5">
                      <w:pPr>
                        <w:jc w:val="center"/>
                      </w:pPr>
                      <w:r>
                        <w:t>31</w:t>
                      </w:r>
                      <w:r w:rsidRPr="008A6190">
                        <w:rPr>
                          <w:vertAlign w:val="superscript"/>
                        </w:rPr>
                        <w:t>st</w:t>
                      </w:r>
                      <w:r>
                        <w:t xml:space="preserve"> October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565F50" wp14:editId="439354F5">
                <wp:simplePos x="0" y="0"/>
                <wp:positionH relativeFrom="column">
                  <wp:posOffset>4184650</wp:posOffset>
                </wp:positionH>
                <wp:positionV relativeFrom="paragraph">
                  <wp:posOffset>4896485</wp:posOffset>
                </wp:positionV>
                <wp:extent cx="533400" cy="0"/>
                <wp:effectExtent l="0" t="76200" r="19050" b="95250"/>
                <wp:wrapNone/>
                <wp:docPr id="128859235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6847B2" id="Straight Arrow Connector 31" o:spid="_x0000_s1026" type="#_x0000_t32" style="position:absolute;margin-left:329.5pt;margin-top:385.55pt;width:42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2F0D21" wp14:editId="56176176">
                <wp:simplePos x="0" y="0"/>
                <wp:positionH relativeFrom="column">
                  <wp:posOffset>3733800</wp:posOffset>
                </wp:positionH>
                <wp:positionV relativeFrom="paragraph">
                  <wp:posOffset>3054985</wp:posOffset>
                </wp:positionV>
                <wp:extent cx="647700" cy="12700"/>
                <wp:effectExtent l="0" t="76200" r="19050" b="82550"/>
                <wp:wrapNone/>
                <wp:docPr id="835306602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D3190" id="Straight Arrow Connector 30" o:spid="_x0000_s1026" type="#_x0000_t32" style="position:absolute;margin-left:294pt;margin-top:240.55pt;width:51pt;height:1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02C7BA" wp14:editId="37B51EEF">
                <wp:simplePos x="0" y="0"/>
                <wp:positionH relativeFrom="column">
                  <wp:posOffset>1676400</wp:posOffset>
                </wp:positionH>
                <wp:positionV relativeFrom="paragraph">
                  <wp:posOffset>4966335</wp:posOffset>
                </wp:positionV>
                <wp:extent cx="768350" cy="12700"/>
                <wp:effectExtent l="0" t="57150" r="31750" b="101600"/>
                <wp:wrapNone/>
                <wp:docPr id="996183933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35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237EF2" id="Straight Arrow Connector 29" o:spid="_x0000_s1026" type="#_x0000_t32" style="position:absolute;margin-left:132pt;margin-top:391.05pt;width:60.5pt;height: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709409" wp14:editId="0BEBF59D">
                <wp:simplePos x="0" y="0"/>
                <wp:positionH relativeFrom="column">
                  <wp:posOffset>1568450</wp:posOffset>
                </wp:positionH>
                <wp:positionV relativeFrom="paragraph">
                  <wp:posOffset>3150235</wp:posOffset>
                </wp:positionV>
                <wp:extent cx="615950" cy="6350"/>
                <wp:effectExtent l="0" t="57150" r="31750" b="88900"/>
                <wp:wrapNone/>
                <wp:docPr id="1022203166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95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A7B146" id="Straight Arrow Connector 25" o:spid="_x0000_s1026" type="#_x0000_t32" style="position:absolute;margin-left:123.5pt;margin-top:248.05pt;width:48.5pt;height: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3A416D" wp14:editId="33ECF80C">
                <wp:simplePos x="0" y="0"/>
                <wp:positionH relativeFrom="margin">
                  <wp:align>center</wp:align>
                </wp:positionH>
                <wp:positionV relativeFrom="paragraph">
                  <wp:posOffset>2807335</wp:posOffset>
                </wp:positionV>
                <wp:extent cx="1543050" cy="654050"/>
                <wp:effectExtent l="0" t="0" r="19050" b="12700"/>
                <wp:wrapNone/>
                <wp:docPr id="35430837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654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443F6" w14:textId="77777777" w:rsidR="00F079C5" w:rsidRDefault="00F079C5" w:rsidP="00F079C5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July to 30</w:t>
                            </w:r>
                            <w:r w:rsidRPr="0056658D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September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3A416D" id="Rectangle 11" o:spid="_x0000_s1030" style="position:absolute;margin-left:0;margin-top:221.05pt;width:121.5pt;height:51.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" fillcolor="white [3201]" strokecolor="#f79646 [3209]" strokeweight="2pt">
                <v:textbox>
                  <w:txbxContent>
                    <w:p w14:paraId="50A443F6" w14:textId="77777777" w:rsidR="00F079C5" w:rsidRDefault="00F079C5" w:rsidP="00F079C5">
                      <w:pPr>
                        <w:jc w:val="center"/>
                      </w:pPr>
                      <w:r>
                        <w:t>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July to 30</w:t>
                      </w:r>
                      <w:r w:rsidRPr="0056658D">
                        <w:rPr>
                          <w:vertAlign w:val="superscript"/>
                        </w:rPr>
                        <w:t>th</w:t>
                      </w:r>
                      <w:r>
                        <w:t xml:space="preserve"> September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F4AB2B" wp14:editId="59575D0C">
                <wp:simplePos x="0" y="0"/>
                <wp:positionH relativeFrom="column">
                  <wp:posOffset>4432300</wp:posOffset>
                </wp:positionH>
                <wp:positionV relativeFrom="paragraph">
                  <wp:posOffset>1429385</wp:posOffset>
                </wp:positionV>
                <wp:extent cx="1695450" cy="635000"/>
                <wp:effectExtent l="0" t="0" r="19050" b="12700"/>
                <wp:wrapNone/>
                <wp:docPr id="884879241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635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D01CD1" w14:textId="77777777" w:rsidR="00F079C5" w:rsidRDefault="00F079C5" w:rsidP="00F079C5">
                            <w:pPr>
                              <w:jc w:val="center"/>
                            </w:pPr>
                            <w:r>
                              <w:t>31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July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4AB2B" id="Rectangle 8" o:spid="_x0000_s1031" style="position:absolute;margin-left:349pt;margin-top:112.55pt;width:133.5pt;height:5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" fillcolor="white [3201]" strokecolor="#f79646 [3209]" strokeweight="2pt">
                <v:textbox>
                  <w:txbxContent>
                    <w:p w14:paraId="48D01CD1" w14:textId="77777777" w:rsidR="00F079C5" w:rsidRDefault="00F079C5" w:rsidP="00F079C5">
                      <w:pPr>
                        <w:jc w:val="center"/>
                      </w:pPr>
                      <w:r>
                        <w:t>31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July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9979B1" wp14:editId="25DE3718">
                <wp:simplePos x="0" y="0"/>
                <wp:positionH relativeFrom="column">
                  <wp:posOffset>3746500</wp:posOffset>
                </wp:positionH>
                <wp:positionV relativeFrom="paragraph">
                  <wp:posOffset>1715135</wp:posOffset>
                </wp:positionV>
                <wp:extent cx="673100" cy="0"/>
                <wp:effectExtent l="0" t="76200" r="12700" b="95250"/>
                <wp:wrapNone/>
                <wp:docPr id="822309385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837FF1" id="Straight Arrow Connector 21" o:spid="_x0000_s1026" type="#_x0000_t32" style="position:absolute;margin-left:295pt;margin-top:135.05pt;width:53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F46B9C" wp14:editId="33D11BFC">
                <wp:simplePos x="0" y="0"/>
                <wp:positionH relativeFrom="column">
                  <wp:posOffset>1574800</wp:posOffset>
                </wp:positionH>
                <wp:positionV relativeFrom="paragraph">
                  <wp:posOffset>1708785</wp:posOffset>
                </wp:positionV>
                <wp:extent cx="552450" cy="6350"/>
                <wp:effectExtent l="0" t="76200" r="19050" b="88900"/>
                <wp:wrapNone/>
                <wp:docPr id="1215171681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0FCD16" id="Straight Arrow Connector 23" o:spid="_x0000_s1026" type="#_x0000_t32" style="position:absolute;margin-left:124pt;margin-top:134.55pt;width:43.5pt;height:.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2B63FE" wp14:editId="33A7F21F">
                <wp:simplePos x="0" y="0"/>
                <wp:positionH relativeFrom="margin">
                  <wp:align>center</wp:align>
                </wp:positionH>
                <wp:positionV relativeFrom="paragraph">
                  <wp:posOffset>1429385</wp:posOffset>
                </wp:positionV>
                <wp:extent cx="1581150" cy="698500"/>
                <wp:effectExtent l="0" t="0" r="19050" b="25400"/>
                <wp:wrapNone/>
                <wp:docPr id="1395218104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8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EE5FB4" w14:textId="77777777" w:rsidR="00F079C5" w:rsidRDefault="00F079C5" w:rsidP="00F079C5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April to 30</w:t>
                            </w:r>
                            <w:r w:rsidRPr="0056658D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June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2B63FE" id="Rectangle 7" o:spid="_x0000_s1032" style="position:absolute;margin-left:0;margin-top:112.55pt;width:124.5pt;height:55pt;z-index:25166336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" fillcolor="white [3201]" strokecolor="#f79646 [3209]" strokeweight="2pt">
                <v:textbox>
                  <w:txbxContent>
                    <w:p w14:paraId="72EE5FB4" w14:textId="77777777" w:rsidR="00F079C5" w:rsidRDefault="00F079C5" w:rsidP="00F079C5">
                      <w:pPr>
                        <w:jc w:val="center"/>
                      </w:pPr>
                      <w:r>
                        <w:t>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April to 30</w:t>
                      </w:r>
                      <w:r w:rsidRPr="0056658D">
                        <w:rPr>
                          <w:vertAlign w:val="superscript"/>
                        </w:rPr>
                        <w:t>th</w:t>
                      </w:r>
                      <w:r>
                        <w:t xml:space="preserve"> June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006A00" wp14:editId="23EF5A91">
                <wp:simplePos x="0" y="0"/>
                <wp:positionH relativeFrom="column">
                  <wp:posOffset>1574800</wp:posOffset>
                </wp:positionH>
                <wp:positionV relativeFrom="paragraph">
                  <wp:posOffset>368935</wp:posOffset>
                </wp:positionV>
                <wp:extent cx="539750" cy="6350"/>
                <wp:effectExtent l="0" t="57150" r="31750" b="88900"/>
                <wp:wrapNone/>
                <wp:docPr id="1695802975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9FED9" id="Straight Arrow Connector 18" o:spid="_x0000_s1026" type="#_x0000_t32" style="position:absolute;margin-left:124pt;margin-top:29.05pt;width:42.5pt;height: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723AFA" wp14:editId="294D5B8B">
                <wp:simplePos x="0" y="0"/>
                <wp:positionH relativeFrom="column">
                  <wp:posOffset>609600</wp:posOffset>
                </wp:positionH>
                <wp:positionV relativeFrom="paragraph">
                  <wp:posOffset>3575685</wp:posOffset>
                </wp:positionV>
                <wp:extent cx="0" cy="1047750"/>
                <wp:effectExtent l="76200" t="0" r="57150" b="57150"/>
                <wp:wrapNone/>
                <wp:docPr id="1497956848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BEEB1" id="Straight Arrow Connector 17" o:spid="_x0000_s1026" type="#_x0000_t32" style="position:absolute;margin-left:48pt;margin-top:281.55pt;width:0;height:8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BDAB5B" wp14:editId="62637CF3">
                <wp:simplePos x="0" y="0"/>
                <wp:positionH relativeFrom="column">
                  <wp:posOffset>622300</wp:posOffset>
                </wp:positionH>
                <wp:positionV relativeFrom="paragraph">
                  <wp:posOffset>2172335</wp:posOffset>
                </wp:positionV>
                <wp:extent cx="0" cy="730250"/>
                <wp:effectExtent l="76200" t="0" r="57150" b="50800"/>
                <wp:wrapNone/>
                <wp:docPr id="1831916964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0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6B52E" id="Straight Arrow Connector 16" o:spid="_x0000_s1026" type="#_x0000_t32" style="position:absolute;margin-left:49pt;margin-top:171.05pt;width:0;height:5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BD6DA4" wp14:editId="0723ED9F">
                <wp:simplePos x="0" y="0"/>
                <wp:positionH relativeFrom="column">
                  <wp:posOffset>635000</wp:posOffset>
                </wp:positionH>
                <wp:positionV relativeFrom="paragraph">
                  <wp:posOffset>718185</wp:posOffset>
                </wp:positionV>
                <wp:extent cx="6350" cy="711200"/>
                <wp:effectExtent l="38100" t="0" r="69850" b="50800"/>
                <wp:wrapNone/>
                <wp:docPr id="1322656378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711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F7E0FA" id="Straight Arrow Connector 15" o:spid="_x0000_s1026" type="#_x0000_t32" style="position:absolute;margin-left:50pt;margin-top:56.55pt;width:.5pt;height:5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5F935B" wp14:editId="55A4AC13">
                <wp:simplePos x="0" y="0"/>
                <wp:positionH relativeFrom="column">
                  <wp:posOffset>2425700</wp:posOffset>
                </wp:positionH>
                <wp:positionV relativeFrom="paragraph">
                  <wp:posOffset>4636135</wp:posOffset>
                </wp:positionV>
                <wp:extent cx="1746250" cy="800100"/>
                <wp:effectExtent l="0" t="0" r="25400" b="19050"/>
                <wp:wrapNone/>
                <wp:docPr id="737453187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DA7E2B" w14:textId="77777777" w:rsidR="00F079C5" w:rsidRDefault="00F079C5" w:rsidP="00F079C5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Pr="008A6190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October to 31st December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F935B" id="Rectangle 13" o:spid="_x0000_s1033" style="position:absolute;margin-left:191pt;margin-top:365.05pt;width:137.5pt;height:6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" fillcolor="white [3201]" strokecolor="#f79646 [3209]" strokeweight="2pt">
                <v:textbox>
                  <w:txbxContent>
                    <w:p w14:paraId="3DDA7E2B" w14:textId="77777777" w:rsidR="00F079C5" w:rsidRDefault="00F079C5" w:rsidP="00F079C5">
                      <w:pPr>
                        <w:jc w:val="center"/>
                      </w:pPr>
                      <w:r>
                        <w:t>1</w:t>
                      </w:r>
                      <w:r w:rsidRPr="008A6190">
                        <w:rPr>
                          <w:vertAlign w:val="superscript"/>
                        </w:rPr>
                        <w:t>st</w:t>
                      </w:r>
                      <w:r>
                        <w:t xml:space="preserve"> October to 31st December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6A4093" wp14:editId="6C3C21EA">
                <wp:simplePos x="0" y="0"/>
                <wp:positionH relativeFrom="margin">
                  <wp:align>left</wp:align>
                </wp:positionH>
                <wp:positionV relativeFrom="paragraph">
                  <wp:posOffset>2875915</wp:posOffset>
                </wp:positionV>
                <wp:extent cx="1574800" cy="685800"/>
                <wp:effectExtent l="0" t="0" r="25400" b="19050"/>
                <wp:wrapNone/>
                <wp:docPr id="2137644939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0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27022E" w14:textId="77777777" w:rsidR="00F079C5" w:rsidRPr="009A0219" w:rsidRDefault="00F079C5" w:rsidP="00F079C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0219">
                              <w:rPr>
                                <w:b/>
                                <w:bCs/>
                              </w:rPr>
                              <w:t>Quarter 3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6A4093" id="Rectangle 4" o:spid="_x0000_s1034" style="position:absolute;margin-left:0;margin-top:226.45pt;width:124pt;height:54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" fillcolor="window" strokecolor="#4ea72e" strokeweight="1.5pt">
                <v:textbox>
                  <w:txbxContent>
                    <w:p w14:paraId="0227022E" w14:textId="77777777" w:rsidR="00F079C5" w:rsidRPr="009A0219" w:rsidRDefault="00F079C5" w:rsidP="00F079C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0219">
                        <w:rPr>
                          <w:b/>
                          <w:bCs/>
                        </w:rPr>
                        <w:t>Quarter 3 Report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EDF808" wp14:editId="195125A6">
                <wp:simplePos x="0" y="0"/>
                <wp:positionH relativeFrom="margin">
                  <wp:posOffset>-31750</wp:posOffset>
                </wp:positionH>
                <wp:positionV relativeFrom="paragraph">
                  <wp:posOffset>1442085</wp:posOffset>
                </wp:positionV>
                <wp:extent cx="1574800" cy="685800"/>
                <wp:effectExtent l="0" t="0" r="25400" b="19050"/>
                <wp:wrapNone/>
                <wp:docPr id="210764549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8B47EC" w14:textId="77777777" w:rsidR="00F079C5" w:rsidRPr="009A0219" w:rsidRDefault="00F079C5" w:rsidP="00F079C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0219">
                              <w:rPr>
                                <w:b/>
                                <w:bCs/>
                              </w:rPr>
                              <w:t xml:space="preserve"> Quarter 2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EDF808" id="_x0000_s1035" style="position:absolute;margin-left:-2.5pt;margin-top:113.55pt;width:124pt;height:5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" fillcolor="white [3201]" strokecolor="#f79646 [3209]" strokeweight="2pt">
                <v:textbox>
                  <w:txbxContent>
                    <w:p w14:paraId="2D8B47EC" w14:textId="77777777" w:rsidR="00F079C5" w:rsidRPr="009A0219" w:rsidRDefault="00F079C5" w:rsidP="00F079C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0219">
                        <w:rPr>
                          <w:b/>
                          <w:bCs/>
                        </w:rPr>
                        <w:t xml:space="preserve"> Quarter 2 Report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1E0381" wp14:editId="6F796086">
                <wp:simplePos x="0" y="0"/>
                <wp:positionH relativeFrom="column">
                  <wp:posOffset>-19050</wp:posOffset>
                </wp:positionH>
                <wp:positionV relativeFrom="paragraph">
                  <wp:posOffset>4623435</wp:posOffset>
                </wp:positionV>
                <wp:extent cx="1682750" cy="857250"/>
                <wp:effectExtent l="0" t="0" r="12700" b="19050"/>
                <wp:wrapNone/>
                <wp:docPr id="1022802074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0" cy="857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52FED4" w14:textId="77777777" w:rsidR="00F079C5" w:rsidRPr="009A0219" w:rsidRDefault="00F079C5" w:rsidP="00F079C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0219">
                              <w:rPr>
                                <w:b/>
                                <w:bCs/>
                              </w:rPr>
                              <w:t>Quarter 4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1E0381" id="Rectangle 10" o:spid="_x0000_s1036" style="position:absolute;margin-left:-1.5pt;margin-top:364.05pt;width:132.5pt;height:6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" fillcolor="white [3201]" strokecolor="#f79646 [3209]" strokeweight="2pt">
                <v:textbox>
                  <w:txbxContent>
                    <w:p w14:paraId="5352FED4" w14:textId="77777777" w:rsidR="00F079C5" w:rsidRPr="009A0219" w:rsidRDefault="00F079C5" w:rsidP="00F079C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0219">
                        <w:rPr>
                          <w:b/>
                          <w:bCs/>
                        </w:rPr>
                        <w:t>Quarter 4 Report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78EDC4" wp14:editId="20464010">
                <wp:simplePos x="0" y="0"/>
                <wp:positionH relativeFrom="column">
                  <wp:posOffset>2108200</wp:posOffset>
                </wp:positionH>
                <wp:positionV relativeFrom="paragraph">
                  <wp:posOffset>102235</wp:posOffset>
                </wp:positionV>
                <wp:extent cx="1714500" cy="603250"/>
                <wp:effectExtent l="0" t="0" r="19050" b="25400"/>
                <wp:wrapNone/>
                <wp:docPr id="128017890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603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06F08B" w14:textId="77777777" w:rsidR="00F079C5" w:rsidRDefault="00F079C5" w:rsidP="00F079C5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January to 31</w:t>
                            </w:r>
                            <w:r w:rsidRPr="0056658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March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8EDC4" id="Rectangle 2" o:spid="_x0000_s1037" style="position:absolute;margin-left:166pt;margin-top:8.05pt;width:135pt;height:4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" fillcolor="white [3201]" strokecolor="#f79646 [3209]" strokeweight="2pt">
                <v:textbox>
                  <w:txbxContent>
                    <w:p w14:paraId="3206F08B" w14:textId="77777777" w:rsidR="00F079C5" w:rsidRDefault="00F079C5" w:rsidP="00F079C5">
                      <w:pPr>
                        <w:jc w:val="center"/>
                      </w:pPr>
                      <w:r>
                        <w:t>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January to 31</w:t>
                      </w:r>
                      <w:r w:rsidRPr="0056658D">
                        <w:rPr>
                          <w:vertAlign w:val="superscript"/>
                        </w:rPr>
                        <w:t>st</w:t>
                      </w:r>
                      <w:r>
                        <w:t xml:space="preserve"> March</w:t>
                      </w:r>
                    </w:p>
                  </w:txbxContent>
                </v:textbox>
              </v:rect>
            </w:pict>
          </mc:Fallback>
        </mc:AlternateContent>
      </w:r>
      <w:r w:rsidRPr="0056658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1460B5" wp14:editId="22CED0C1">
                <wp:simplePos x="0" y="0"/>
                <wp:positionH relativeFrom="margin">
                  <wp:align>left</wp:align>
                </wp:positionH>
                <wp:positionV relativeFrom="paragraph">
                  <wp:posOffset>95885</wp:posOffset>
                </wp:positionV>
                <wp:extent cx="1524000" cy="596900"/>
                <wp:effectExtent l="0" t="0" r="19050" b="12700"/>
                <wp:wrapNone/>
                <wp:docPr id="24762344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596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46E30E" w14:textId="77777777" w:rsidR="00F079C5" w:rsidRPr="009A0219" w:rsidRDefault="00F079C5" w:rsidP="00F079C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A0219">
                              <w:rPr>
                                <w:b/>
                                <w:bCs/>
                              </w:rPr>
                              <w:t>Quarter 1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1460B5" id="Rectangle 1" o:spid="_x0000_s1038" style="position:absolute;margin-left:0;margin-top:7.55pt;width:120pt;height:4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" fillcolor="white [3201]" strokecolor="#f79646 [3209]" strokeweight="2pt">
                <v:textbox>
                  <w:txbxContent>
                    <w:p w14:paraId="4F46E30E" w14:textId="77777777" w:rsidR="00F079C5" w:rsidRPr="009A0219" w:rsidRDefault="00F079C5" w:rsidP="00F079C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A0219">
                        <w:rPr>
                          <w:b/>
                          <w:bCs/>
                        </w:rPr>
                        <w:t>Quarter 1 Report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D402865" w14:textId="77777777" w:rsidR="00623BAB" w:rsidRPr="00112D58" w:rsidRDefault="00623BAB" w:rsidP="00F079C5">
      <w:pPr>
        <w:overflowPunct/>
        <w:autoSpaceDE/>
        <w:autoSpaceDN/>
        <w:adjustRightInd/>
        <w:textAlignment w:val="auto"/>
        <w:rPr>
          <w:rFonts w:asciiTheme="majorHAnsi" w:hAnsiTheme="majorHAnsi" w:cs="Arial"/>
          <w:color w:val="FFFFFF"/>
        </w:rPr>
      </w:pPr>
    </w:p>
    <w:sectPr w:rsidR="00623BAB" w:rsidRPr="00112D58" w:rsidSect="00112D58">
      <w:headerReference w:type="default" r:id="rId9"/>
      <w:footerReference w:type="even" r:id="rId10"/>
      <w:headerReference w:type="first" r:id="rId11"/>
      <w:footerReference w:type="first" r:id="rId12"/>
      <w:type w:val="continuous"/>
      <w:pgSz w:w="11908" w:h="16838" w:code="9"/>
      <w:pgMar w:top="1440" w:right="1440" w:bottom="1440" w:left="1440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30753" w14:textId="77777777" w:rsidR="004C7FA0" w:rsidRDefault="004C7FA0">
      <w:r>
        <w:separator/>
      </w:r>
    </w:p>
  </w:endnote>
  <w:endnote w:type="continuationSeparator" w:id="0">
    <w:p w14:paraId="26FBB229" w14:textId="77777777" w:rsidR="004C7FA0" w:rsidRDefault="004C7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tusWP Typ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C01D" w14:textId="77777777" w:rsidR="001E2B17" w:rsidRDefault="001E2B1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4917D441" w14:textId="77777777" w:rsidR="001E2B17" w:rsidRDefault="001E2B17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EC950" w14:textId="77777777" w:rsidR="001E2B17" w:rsidRDefault="001E2B17">
    <w:pPr>
      <w:framePr w:wrap="around" w:vAnchor="text" w:hAnchor="margin" w:xAlign="right" w:y="1"/>
      <w:rPr>
        <w:rFonts w:ascii="Arial" w:hAnsi="Arial" w:cs="Arial"/>
        <w:sz w:val="16"/>
      </w:rPr>
    </w:pP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PAGE  </w:instrText>
    </w:r>
    <w:r>
      <w:rPr>
        <w:rFonts w:ascii="Arial" w:hAnsi="Arial" w:cs="Arial"/>
        <w:sz w:val="16"/>
      </w:rPr>
      <w:fldChar w:fldCharType="separate"/>
    </w:r>
    <w:r w:rsidR="00D84945">
      <w:rPr>
        <w:rFonts w:ascii="Arial" w:hAnsi="Arial" w:cs="Arial"/>
        <w:noProof/>
        <w:sz w:val="16"/>
      </w:rPr>
      <w:t>1</w:t>
    </w:r>
    <w:r>
      <w:rPr>
        <w:rFonts w:ascii="Arial" w:hAnsi="Arial" w:cs="Arial"/>
        <w:sz w:val="16"/>
      </w:rPr>
      <w:fldChar w:fldCharType="end"/>
    </w:r>
    <w:r>
      <w:rPr>
        <w:rFonts w:ascii="Arial" w:hAnsi="Arial" w:cs="Arial"/>
        <w:sz w:val="16"/>
      </w:rPr>
      <w:t>/</w:t>
    </w:r>
    <w:r>
      <w:rPr>
        <w:rStyle w:val="PageNumber"/>
        <w:rFonts w:ascii="Arial" w:hAnsi="Arial" w:cs="Arial"/>
        <w:sz w:val="16"/>
      </w:rPr>
      <w:fldChar w:fldCharType="begin"/>
    </w:r>
    <w:r>
      <w:rPr>
        <w:rStyle w:val="PageNumber"/>
        <w:rFonts w:ascii="Arial" w:hAnsi="Arial" w:cs="Arial"/>
        <w:sz w:val="16"/>
      </w:rPr>
      <w:instrText xml:space="preserve"> NUMPAGES </w:instrText>
    </w:r>
    <w:r>
      <w:rPr>
        <w:rStyle w:val="PageNumber"/>
        <w:rFonts w:ascii="Arial" w:hAnsi="Arial" w:cs="Arial"/>
        <w:sz w:val="16"/>
      </w:rPr>
      <w:fldChar w:fldCharType="separate"/>
    </w:r>
    <w:r w:rsidR="00D84945">
      <w:rPr>
        <w:rStyle w:val="PageNumber"/>
        <w:rFonts w:ascii="Arial" w:hAnsi="Arial" w:cs="Arial"/>
        <w:noProof/>
        <w:sz w:val="16"/>
      </w:rPr>
      <w:t>3</w:t>
    </w:r>
    <w:r>
      <w:rPr>
        <w:rStyle w:val="PageNumber"/>
        <w:rFonts w:ascii="Arial" w:hAnsi="Arial" w:cs="Arial"/>
        <w:sz w:val="16"/>
      </w:rPr>
      <w:fldChar w:fldCharType="end"/>
    </w:r>
  </w:p>
  <w:p w14:paraId="74ADDB97" w14:textId="77777777" w:rsidR="001E2B17" w:rsidRDefault="001E2B17">
    <w:pPr>
      <w:pStyle w:val="PIEDDEPAGE"/>
    </w:pPr>
    <w:r>
      <w:t>End of Year/End of Term Performance Review</w:t>
    </w:r>
  </w:p>
  <w:p w14:paraId="4CCE2318" w14:textId="77777777" w:rsidR="001E2B17" w:rsidRDefault="001E2B1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D3649" w14:textId="77777777" w:rsidR="004C7FA0" w:rsidRDefault="004C7FA0">
      <w:r>
        <w:separator/>
      </w:r>
    </w:p>
  </w:footnote>
  <w:footnote w:type="continuationSeparator" w:id="0">
    <w:p w14:paraId="36CE169C" w14:textId="77777777" w:rsidR="004C7FA0" w:rsidRDefault="004C7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9EBA5" w14:textId="32F120C0" w:rsidR="001E2B17" w:rsidRDefault="00947BEC">
    <w:pPr>
      <w:rPr>
        <w:rFonts w:asciiTheme="minorHAnsi" w:hAnsiTheme="minorHAnsi" w:cstheme="minorHAnsi"/>
        <w:b/>
        <w:sz w:val="24"/>
      </w:rPr>
    </w:pPr>
    <w:r>
      <w:rPr>
        <w:rFonts w:asciiTheme="minorHAnsi" w:hAnsiTheme="minorHAnsi" w:cstheme="minorHAnsi"/>
        <w:b/>
        <w:sz w:val="24"/>
      </w:rPr>
      <w:t xml:space="preserve">[GOVERNING BODY] </w:t>
    </w:r>
    <w:r w:rsidR="00112D58">
      <w:rPr>
        <w:rFonts w:asciiTheme="minorHAnsi" w:hAnsiTheme="minorHAnsi" w:cstheme="minorHAnsi"/>
        <w:b/>
        <w:sz w:val="24"/>
      </w:rPr>
      <w:t>MISSION FINANCE MANUAL</w:t>
    </w:r>
    <w:r>
      <w:rPr>
        <w:rFonts w:asciiTheme="minorHAnsi" w:hAnsiTheme="minorHAnsi" w:cstheme="minorHAnsi"/>
        <w:b/>
        <w:sz w:val="24"/>
      </w:rPr>
      <w:tab/>
      <w:t xml:space="preserve">                                              </w:t>
    </w:r>
    <w:r w:rsidR="00112D58">
      <w:rPr>
        <w:rFonts w:asciiTheme="minorHAnsi" w:hAnsiTheme="minorHAnsi" w:cstheme="minorHAnsi"/>
        <w:b/>
        <w:sz w:val="24"/>
      </w:rPr>
      <w:t xml:space="preserve"> APPENDIX</w:t>
    </w:r>
    <w:r>
      <w:rPr>
        <w:rFonts w:asciiTheme="minorHAnsi" w:hAnsiTheme="minorHAnsi" w:cstheme="minorHAnsi"/>
        <w:b/>
        <w:sz w:val="24"/>
      </w:rPr>
      <w:t xml:space="preserve"> 4.</w:t>
    </w:r>
    <w:r w:rsidR="00D53A83">
      <w:rPr>
        <w:rFonts w:asciiTheme="minorHAnsi" w:hAnsiTheme="minorHAnsi" w:cstheme="minorHAnsi"/>
        <w:b/>
        <w:sz w:val="24"/>
      </w:rPr>
      <w:t>4</w:t>
    </w:r>
    <w:r w:rsidR="001E2B17" w:rsidRPr="00D84945">
      <w:rPr>
        <w:rFonts w:asciiTheme="minorHAnsi" w:hAnsiTheme="minorHAnsi" w:cstheme="minorHAnsi"/>
        <w:b/>
        <w:sz w:val="24"/>
      </w:rPr>
      <w:t xml:space="preserve">                                                                              </w:t>
    </w:r>
  </w:p>
  <w:p w14:paraId="5A51F6C0" w14:textId="77777777" w:rsidR="00164266" w:rsidRPr="00D84945" w:rsidRDefault="00164266">
    <w:pPr>
      <w:rPr>
        <w:rFonts w:asciiTheme="minorHAnsi" w:hAnsiTheme="minorHAnsi" w:cstheme="minorHAnsi"/>
        <w:b/>
        <w:sz w:val="24"/>
      </w:rPr>
    </w:pPr>
    <w:r w:rsidRPr="00164266">
      <w:rPr>
        <w:rFonts w:asciiTheme="minorHAnsi" w:hAnsiTheme="minorHAnsi" w:cstheme="minorHAnsi"/>
        <w:b/>
        <w:noProof/>
        <w:sz w:val="24"/>
        <w:lang w:val="en-IE" w:eastAsia="en-IE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5E178498" wp14:editId="4746A997">
              <wp:simplePos x="0" y="0"/>
              <wp:positionH relativeFrom="column">
                <wp:posOffset>1552575</wp:posOffset>
              </wp:positionH>
              <wp:positionV relativeFrom="paragraph">
                <wp:posOffset>63500</wp:posOffset>
              </wp:positionV>
              <wp:extent cx="4171950" cy="0"/>
              <wp:effectExtent l="0" t="19050" r="19050" b="38100"/>
              <wp:wrapNone/>
              <wp:docPr id="17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4171950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rgbClr val="D52B1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FC344D" id="Line 7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2.25pt,5pt" to="450.7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" strokecolor="#d52b1e" strokeweight="4.5pt">
              <o:lock v:ext="edit" shapetype="f"/>
            </v:line>
          </w:pict>
        </mc:Fallback>
      </mc:AlternateContent>
    </w:r>
    <w:r w:rsidRPr="00164266">
      <w:rPr>
        <w:rFonts w:asciiTheme="minorHAnsi" w:hAnsiTheme="minorHAnsi" w:cstheme="minorHAnsi"/>
        <w:b/>
        <w:noProof/>
        <w:sz w:val="24"/>
        <w:lang w:val="en-IE" w:eastAsia="en-IE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7CE4CEAF" wp14:editId="70D9FEB1">
              <wp:simplePos x="0" y="0"/>
              <wp:positionH relativeFrom="column">
                <wp:posOffset>-5715</wp:posOffset>
              </wp:positionH>
              <wp:positionV relativeFrom="paragraph">
                <wp:posOffset>63500</wp:posOffset>
              </wp:positionV>
              <wp:extent cx="1562100" cy="0"/>
              <wp:effectExtent l="0" t="19050" r="19050" b="38100"/>
              <wp:wrapNone/>
              <wp:docPr id="18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562100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rgbClr val="EE872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80F221" id="Line 6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5pt" to="122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" strokecolor="#ee872b" strokeweight="4.5pt">
              <o:lock v:ext="edit" shapetype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9CE4" w14:textId="77777777" w:rsidR="001E2B17" w:rsidRPr="00D84945" w:rsidRDefault="00D84945" w:rsidP="005843C4">
    <w:pPr>
      <w:pStyle w:val="Header"/>
      <w:rPr>
        <w:rFonts w:ascii="Arial" w:hAnsi="Arial" w:cs="Arial"/>
      </w:rPr>
    </w:pPr>
    <w:r>
      <w:rPr>
        <w:rFonts w:ascii="Arial" w:hAnsi="Arial" w:cs="Arial"/>
        <w:noProof/>
        <w:lang w:val="en-IE" w:eastAsia="en-IE"/>
      </w:rPr>
      <w:t xml:space="preserve">[ORGANISATION </w:t>
    </w:r>
    <w:proofErr w:type="gramStart"/>
    <w:r>
      <w:rPr>
        <w:rFonts w:ascii="Arial" w:hAnsi="Arial" w:cs="Arial"/>
        <w:noProof/>
        <w:lang w:val="en-IE" w:eastAsia="en-IE"/>
      </w:rPr>
      <w:t>NAME]</w:t>
    </w:r>
    <w:r w:rsidR="001E2B17">
      <w:rPr>
        <w:rFonts w:ascii="Arial" w:hAnsi="Arial" w:cs="Arial"/>
      </w:rPr>
      <w:t xml:space="preserve">   </w:t>
    </w:r>
    <w:proofErr w:type="gramEnd"/>
    <w:r w:rsidR="001E2B17">
      <w:rPr>
        <w:rFonts w:ascii="Arial" w:hAnsi="Arial" w:cs="Arial"/>
      </w:rPr>
      <w:t xml:space="preserve">      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1E2B17">
      <w:rPr>
        <w:rFonts w:ascii="Arial" w:hAnsi="Arial" w:cs="Arial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B4E"/>
    <w:multiLevelType w:val="singleLevel"/>
    <w:tmpl w:val="04707528"/>
    <w:lvl w:ilvl="0">
      <w:start w:val="1"/>
      <w:numFmt w:val="decimal"/>
      <w:lvlText w:val="%1"/>
      <w:legacy w:legacy="1" w:legacySpace="0" w:legacyIndent="144"/>
      <w:lvlJc w:val="left"/>
      <w:rPr>
        <w:rFonts w:ascii="Times New Roman" w:hAnsi="Times New Roman" w:hint="default"/>
        <w:sz w:val="24"/>
      </w:rPr>
    </w:lvl>
  </w:abstractNum>
  <w:abstractNum w:abstractNumId="1" w15:restartNumberingAfterBreak="0">
    <w:nsid w:val="04BD7E9E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57F1625"/>
    <w:multiLevelType w:val="hybridMultilevel"/>
    <w:tmpl w:val="618A7FD6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453AF"/>
    <w:multiLevelType w:val="singleLevel"/>
    <w:tmpl w:val="69463EFC"/>
    <w:lvl w:ilvl="0">
      <w:numFmt w:val="none"/>
      <w:lvlText w:val="|"/>
      <w:legacy w:legacy="1" w:legacySpace="0" w:legacyIndent="385"/>
      <w:lvlJc w:val="left"/>
      <w:rPr>
        <w:rFonts w:ascii="Courier New" w:hAnsi="Courier New" w:hint="default"/>
        <w:color w:val="000000"/>
        <w:sz w:val="24"/>
      </w:rPr>
    </w:lvl>
  </w:abstractNum>
  <w:abstractNum w:abstractNumId="4" w15:restartNumberingAfterBreak="0">
    <w:nsid w:val="0A2F5678"/>
    <w:multiLevelType w:val="singleLevel"/>
    <w:tmpl w:val="28C0DB5C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0A396155"/>
    <w:multiLevelType w:val="hybridMultilevel"/>
    <w:tmpl w:val="7C1EFE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3656A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0F5C6D21"/>
    <w:multiLevelType w:val="hybridMultilevel"/>
    <w:tmpl w:val="415E3F6E"/>
    <w:lvl w:ilvl="0" w:tplc="BEF67D7A">
      <w:start w:val="3"/>
      <w:numFmt w:val="upperLetter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1501C"/>
    <w:multiLevelType w:val="singleLevel"/>
    <w:tmpl w:val="04707528"/>
    <w:lvl w:ilvl="0">
      <w:start w:val="1"/>
      <w:numFmt w:val="decimal"/>
      <w:lvlText w:val="%1"/>
      <w:legacy w:legacy="1" w:legacySpace="0" w:legacyIndent="144"/>
      <w:lvlJc w:val="left"/>
      <w:rPr>
        <w:rFonts w:ascii="Times New Roman" w:hAnsi="Times New Roman" w:hint="default"/>
        <w:sz w:val="24"/>
      </w:rPr>
    </w:lvl>
  </w:abstractNum>
  <w:abstractNum w:abstractNumId="9" w15:restartNumberingAfterBreak="0">
    <w:nsid w:val="148F54CC"/>
    <w:multiLevelType w:val="singleLevel"/>
    <w:tmpl w:val="B5C85714"/>
    <w:lvl w:ilvl="0">
      <w:numFmt w:val="none"/>
      <w:lvlText w:val="{"/>
      <w:legacy w:legacy="1" w:legacySpace="0" w:legacyIndent="0"/>
      <w:lvlJc w:val="left"/>
      <w:rPr>
        <w:rFonts w:ascii="LotusWP Type" w:hAnsi="LotusWP Type" w:hint="default"/>
        <w:color w:val="000000"/>
        <w:sz w:val="24"/>
      </w:rPr>
    </w:lvl>
  </w:abstractNum>
  <w:abstractNum w:abstractNumId="10" w15:restartNumberingAfterBreak="0">
    <w:nsid w:val="167F3188"/>
    <w:multiLevelType w:val="hybridMultilevel"/>
    <w:tmpl w:val="1138D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91A54"/>
    <w:multiLevelType w:val="hybridMultilevel"/>
    <w:tmpl w:val="6AA6BD04"/>
    <w:lvl w:ilvl="0" w:tplc="4F4EFCE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7D24A0"/>
    <w:multiLevelType w:val="singleLevel"/>
    <w:tmpl w:val="B420CE82"/>
    <w:lvl w:ilvl="0">
      <w:numFmt w:val="none"/>
      <w:lvlText w:val="{"/>
      <w:legacy w:legacy="1" w:legacySpace="0" w:legacyIndent="388"/>
      <w:lvlJc w:val="left"/>
      <w:rPr>
        <w:rFonts w:ascii="Courier New" w:hAnsi="Courier New" w:hint="default"/>
        <w:color w:val="000000"/>
        <w:sz w:val="24"/>
      </w:rPr>
    </w:lvl>
  </w:abstractNum>
  <w:abstractNum w:abstractNumId="13" w15:restartNumberingAfterBreak="0">
    <w:nsid w:val="18FE045D"/>
    <w:multiLevelType w:val="hybridMultilevel"/>
    <w:tmpl w:val="4CDABF64"/>
    <w:lvl w:ilvl="0" w:tplc="C7C0B4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381DB7"/>
    <w:multiLevelType w:val="singleLevel"/>
    <w:tmpl w:val="8966A132"/>
    <w:lvl w:ilvl="0">
      <w:numFmt w:val="none"/>
      <w:lvlText w:val="{"/>
      <w:legacy w:legacy="1" w:legacySpace="0" w:legacyIndent="385"/>
      <w:lvlJc w:val="left"/>
      <w:rPr>
        <w:rFonts w:ascii="LotusWP Type" w:hAnsi="LotusWP Type" w:hint="default"/>
        <w:color w:val="000000"/>
        <w:sz w:val="24"/>
      </w:rPr>
    </w:lvl>
  </w:abstractNum>
  <w:abstractNum w:abstractNumId="15" w15:restartNumberingAfterBreak="0">
    <w:nsid w:val="1A852810"/>
    <w:multiLevelType w:val="hybridMultilevel"/>
    <w:tmpl w:val="5FEE81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A0A7A"/>
    <w:multiLevelType w:val="hybridMultilevel"/>
    <w:tmpl w:val="2834B4BE"/>
    <w:lvl w:ilvl="0" w:tplc="9B56CC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3A7680"/>
    <w:multiLevelType w:val="hybridMultilevel"/>
    <w:tmpl w:val="46CECEA8"/>
    <w:lvl w:ilvl="0" w:tplc="9B56CC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97895"/>
    <w:multiLevelType w:val="hybridMultilevel"/>
    <w:tmpl w:val="A814A6B6"/>
    <w:lvl w:ilvl="0" w:tplc="40F45CB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D854FD"/>
    <w:multiLevelType w:val="hybridMultilevel"/>
    <w:tmpl w:val="D32241B6"/>
    <w:lvl w:ilvl="0" w:tplc="F0D004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40821112">
      <w:start w:val="2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7B7B84"/>
    <w:multiLevelType w:val="hybridMultilevel"/>
    <w:tmpl w:val="5FEE817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E60C92"/>
    <w:multiLevelType w:val="hybridMultilevel"/>
    <w:tmpl w:val="F052100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76B3A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F4B0212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0CC3797"/>
    <w:multiLevelType w:val="hybridMultilevel"/>
    <w:tmpl w:val="A0EE6A52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AA3E86"/>
    <w:multiLevelType w:val="hybridMultilevel"/>
    <w:tmpl w:val="A462D240"/>
    <w:lvl w:ilvl="0" w:tplc="B520FB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5A0EC9"/>
    <w:multiLevelType w:val="hybridMultilevel"/>
    <w:tmpl w:val="D7A0D6E6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9C74C8D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E3C4D1C"/>
    <w:multiLevelType w:val="hybridMultilevel"/>
    <w:tmpl w:val="BD74A4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D056D"/>
    <w:multiLevelType w:val="singleLevel"/>
    <w:tmpl w:val="B5C85714"/>
    <w:lvl w:ilvl="0">
      <w:numFmt w:val="none"/>
      <w:lvlText w:val="{"/>
      <w:legacy w:legacy="1" w:legacySpace="0" w:legacyIndent="0"/>
      <w:lvlJc w:val="left"/>
      <w:rPr>
        <w:rFonts w:ascii="LotusWP Type" w:hAnsi="LotusWP Type" w:hint="default"/>
        <w:color w:val="000000"/>
        <w:sz w:val="24"/>
      </w:rPr>
    </w:lvl>
  </w:abstractNum>
  <w:abstractNum w:abstractNumId="30" w15:restartNumberingAfterBreak="0">
    <w:nsid w:val="41C01AF1"/>
    <w:multiLevelType w:val="singleLevel"/>
    <w:tmpl w:val="8966A132"/>
    <w:lvl w:ilvl="0">
      <w:numFmt w:val="none"/>
      <w:lvlText w:val="{"/>
      <w:legacy w:legacy="1" w:legacySpace="0" w:legacyIndent="385"/>
      <w:lvlJc w:val="left"/>
      <w:rPr>
        <w:rFonts w:ascii="LotusWP Type" w:hAnsi="LotusWP Type" w:hint="default"/>
        <w:color w:val="000000"/>
        <w:sz w:val="24"/>
      </w:rPr>
    </w:lvl>
  </w:abstractNum>
  <w:abstractNum w:abstractNumId="31" w15:restartNumberingAfterBreak="0">
    <w:nsid w:val="435D0D7A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AC37251"/>
    <w:multiLevelType w:val="hybridMultilevel"/>
    <w:tmpl w:val="BCDE3ADE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BAA0DCE"/>
    <w:multiLevelType w:val="hybridMultilevel"/>
    <w:tmpl w:val="B652202E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6A5C6F"/>
    <w:multiLevelType w:val="hybridMultilevel"/>
    <w:tmpl w:val="CE7E405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AD5FFA"/>
    <w:multiLevelType w:val="hybridMultilevel"/>
    <w:tmpl w:val="51B2A3A8"/>
    <w:lvl w:ilvl="0" w:tplc="A712F610">
      <w:start w:val="1"/>
      <w:numFmt w:val="bullet"/>
      <w:lvlText w:val=""/>
      <w:lvlJc w:val="left"/>
      <w:pPr>
        <w:tabs>
          <w:tab w:val="num" w:pos="785"/>
        </w:tabs>
        <w:ind w:left="567" w:hanging="142"/>
      </w:pPr>
      <w:rPr>
        <w:rFonts w:ascii="Symbol" w:hAnsi="Symbol" w:hint="default"/>
        <w:sz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435764"/>
    <w:multiLevelType w:val="singleLevel"/>
    <w:tmpl w:val="8966A132"/>
    <w:lvl w:ilvl="0">
      <w:numFmt w:val="none"/>
      <w:lvlText w:val="{"/>
      <w:legacy w:legacy="1" w:legacySpace="0" w:legacyIndent="385"/>
      <w:lvlJc w:val="left"/>
      <w:rPr>
        <w:rFonts w:ascii="LotusWP Type" w:hAnsi="LotusWP Type" w:hint="default"/>
        <w:color w:val="000000"/>
        <w:sz w:val="24"/>
      </w:rPr>
    </w:lvl>
  </w:abstractNum>
  <w:abstractNum w:abstractNumId="37" w15:restartNumberingAfterBreak="0">
    <w:nsid w:val="5E2C0C55"/>
    <w:multiLevelType w:val="singleLevel"/>
    <w:tmpl w:val="8966A132"/>
    <w:lvl w:ilvl="0">
      <w:numFmt w:val="none"/>
      <w:lvlText w:val="{"/>
      <w:legacy w:legacy="1" w:legacySpace="0" w:legacyIndent="385"/>
      <w:lvlJc w:val="left"/>
      <w:rPr>
        <w:rFonts w:ascii="LotusWP Type" w:hAnsi="LotusWP Type" w:hint="default"/>
        <w:color w:val="000000"/>
        <w:sz w:val="24"/>
      </w:rPr>
    </w:lvl>
  </w:abstractNum>
  <w:abstractNum w:abstractNumId="38" w15:restartNumberingAfterBreak="0">
    <w:nsid w:val="5F6B5BF9"/>
    <w:multiLevelType w:val="singleLevel"/>
    <w:tmpl w:val="04707528"/>
    <w:lvl w:ilvl="0">
      <w:start w:val="1"/>
      <w:numFmt w:val="decimal"/>
      <w:lvlText w:val="%1"/>
      <w:legacy w:legacy="1" w:legacySpace="0" w:legacyIndent="144"/>
      <w:lvlJc w:val="left"/>
      <w:rPr>
        <w:rFonts w:ascii="Times New Roman" w:hAnsi="Times New Roman" w:hint="default"/>
        <w:sz w:val="24"/>
      </w:rPr>
    </w:lvl>
  </w:abstractNum>
  <w:abstractNum w:abstractNumId="39" w15:restartNumberingAfterBreak="0">
    <w:nsid w:val="5FD66ABE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1DE58A8"/>
    <w:multiLevelType w:val="hybridMultilevel"/>
    <w:tmpl w:val="DB6A2E78"/>
    <w:lvl w:ilvl="0" w:tplc="2594FF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5918BC"/>
    <w:multiLevelType w:val="hybridMultilevel"/>
    <w:tmpl w:val="680606BA"/>
    <w:lvl w:ilvl="0" w:tplc="6C66E4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8C9852">
      <w:start w:val="1"/>
      <w:numFmt w:val="lowerRoman"/>
      <w:lvlText w:val="(%3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004A2C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43" w15:restartNumberingAfterBreak="0">
    <w:nsid w:val="6AB2712A"/>
    <w:multiLevelType w:val="hybridMultilevel"/>
    <w:tmpl w:val="3724A7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E6D3A"/>
    <w:multiLevelType w:val="singleLevel"/>
    <w:tmpl w:val="271CAFB4"/>
    <w:lvl w:ilvl="0">
      <w:start w:val="1"/>
      <w:numFmt w:val="decimal"/>
      <w:lvlText w:val="%1."/>
      <w:legacy w:legacy="1" w:legacySpace="0" w:legacyIndent="572"/>
      <w:lvlJc w:val="left"/>
      <w:rPr>
        <w:rFonts w:ascii="Times New Roman" w:hAnsi="Times New Roman" w:hint="default"/>
      </w:rPr>
    </w:lvl>
  </w:abstractNum>
  <w:abstractNum w:abstractNumId="45" w15:restartNumberingAfterBreak="0">
    <w:nsid w:val="73B11B08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47E5D07"/>
    <w:multiLevelType w:val="hybridMultilevel"/>
    <w:tmpl w:val="286CFE46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807D3C"/>
    <w:multiLevelType w:val="singleLevel"/>
    <w:tmpl w:val="86D28C46"/>
    <w:lvl w:ilvl="0">
      <w:numFmt w:val="none"/>
      <w:lvlText w:val="w"/>
      <w:legacy w:legacy="1" w:legacySpace="0" w:legacyIndent="360"/>
      <w:lvlJc w:val="left"/>
      <w:pPr>
        <w:ind w:left="360" w:hanging="360"/>
      </w:pPr>
      <w:rPr>
        <w:rFonts w:ascii="Courier New" w:hAnsi="Courier New" w:hint="default"/>
        <w:color w:val="000000"/>
        <w:sz w:val="24"/>
      </w:rPr>
    </w:lvl>
  </w:abstractNum>
  <w:abstractNum w:abstractNumId="48" w15:restartNumberingAfterBreak="0">
    <w:nsid w:val="7872040F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49" w15:restartNumberingAfterBreak="0">
    <w:nsid w:val="7FAC3747"/>
    <w:multiLevelType w:val="hybridMultilevel"/>
    <w:tmpl w:val="C82A8BD4"/>
    <w:lvl w:ilvl="0" w:tplc="9578A6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3230951">
    <w:abstractNumId w:val="29"/>
  </w:num>
  <w:num w:numId="2" w16cid:durableId="1183935318">
    <w:abstractNumId w:val="9"/>
  </w:num>
  <w:num w:numId="3" w16cid:durableId="113524839">
    <w:abstractNumId w:val="37"/>
  </w:num>
  <w:num w:numId="4" w16cid:durableId="340545308">
    <w:abstractNumId w:val="30"/>
  </w:num>
  <w:num w:numId="5" w16cid:durableId="1689525099">
    <w:abstractNumId w:val="36"/>
  </w:num>
  <w:num w:numId="6" w16cid:durableId="1630281134">
    <w:abstractNumId w:val="14"/>
  </w:num>
  <w:num w:numId="7" w16cid:durableId="1484661764">
    <w:abstractNumId w:val="18"/>
  </w:num>
  <w:num w:numId="8" w16cid:durableId="1628076720">
    <w:abstractNumId w:val="19"/>
  </w:num>
  <w:num w:numId="9" w16cid:durableId="1756168570">
    <w:abstractNumId w:val="7"/>
  </w:num>
  <w:num w:numId="10" w16cid:durableId="2124496934">
    <w:abstractNumId w:val="3"/>
  </w:num>
  <w:num w:numId="11" w16cid:durableId="117458274">
    <w:abstractNumId w:val="44"/>
  </w:num>
  <w:num w:numId="12" w16cid:durableId="1523665890">
    <w:abstractNumId w:val="4"/>
  </w:num>
  <w:num w:numId="13" w16cid:durableId="2040009851">
    <w:abstractNumId w:val="42"/>
  </w:num>
  <w:num w:numId="14" w16cid:durableId="1183855391">
    <w:abstractNumId w:val="1"/>
  </w:num>
  <w:num w:numId="15" w16cid:durableId="1897819097">
    <w:abstractNumId w:val="45"/>
  </w:num>
  <w:num w:numId="16" w16cid:durableId="307174972">
    <w:abstractNumId w:val="23"/>
  </w:num>
  <w:num w:numId="17" w16cid:durableId="225384026">
    <w:abstractNumId w:val="48"/>
  </w:num>
  <w:num w:numId="18" w16cid:durableId="1891257879">
    <w:abstractNumId w:val="22"/>
  </w:num>
  <w:num w:numId="19" w16cid:durableId="362823225">
    <w:abstractNumId w:val="39"/>
  </w:num>
  <w:num w:numId="20" w16cid:durableId="88473688">
    <w:abstractNumId w:val="27"/>
  </w:num>
  <w:num w:numId="21" w16cid:durableId="817455245">
    <w:abstractNumId w:val="31"/>
  </w:num>
  <w:num w:numId="22" w16cid:durableId="79955955">
    <w:abstractNumId w:val="6"/>
  </w:num>
  <w:num w:numId="23" w16cid:durableId="1077169874">
    <w:abstractNumId w:val="12"/>
  </w:num>
  <w:num w:numId="24" w16cid:durableId="1787844862">
    <w:abstractNumId w:val="47"/>
  </w:num>
  <w:num w:numId="25" w16cid:durableId="1303344781">
    <w:abstractNumId w:val="40"/>
  </w:num>
  <w:num w:numId="26" w16cid:durableId="180359109">
    <w:abstractNumId w:val="17"/>
  </w:num>
  <w:num w:numId="27" w16cid:durableId="1111244250">
    <w:abstractNumId w:val="16"/>
  </w:num>
  <w:num w:numId="28" w16cid:durableId="1853105635">
    <w:abstractNumId w:val="35"/>
  </w:num>
  <w:num w:numId="29" w16cid:durableId="1218711469">
    <w:abstractNumId w:val="11"/>
  </w:num>
  <w:num w:numId="30" w16cid:durableId="820001157">
    <w:abstractNumId w:val="25"/>
  </w:num>
  <w:num w:numId="31" w16cid:durableId="950094485">
    <w:abstractNumId w:val="49"/>
  </w:num>
  <w:num w:numId="32" w16cid:durableId="605115998">
    <w:abstractNumId w:val="2"/>
  </w:num>
  <w:num w:numId="33" w16cid:durableId="1275481025">
    <w:abstractNumId w:val="46"/>
  </w:num>
  <w:num w:numId="34" w16cid:durableId="1613240965">
    <w:abstractNumId w:val="28"/>
  </w:num>
  <w:num w:numId="35" w16cid:durableId="146096222">
    <w:abstractNumId w:val="33"/>
  </w:num>
  <w:num w:numId="36" w16cid:durableId="1281643634">
    <w:abstractNumId w:val="26"/>
  </w:num>
  <w:num w:numId="37" w16cid:durableId="242225889">
    <w:abstractNumId w:val="32"/>
  </w:num>
  <w:num w:numId="38" w16cid:durableId="568685969">
    <w:abstractNumId w:val="24"/>
  </w:num>
  <w:num w:numId="39" w16cid:durableId="284891862">
    <w:abstractNumId w:val="43"/>
  </w:num>
  <w:num w:numId="40" w16cid:durableId="1286503756">
    <w:abstractNumId w:val="8"/>
  </w:num>
  <w:num w:numId="41" w16cid:durableId="1010644153">
    <w:abstractNumId w:val="0"/>
  </w:num>
  <w:num w:numId="42" w16cid:durableId="1150050159">
    <w:abstractNumId w:val="38"/>
  </w:num>
  <w:num w:numId="43" w16cid:durableId="1397775156">
    <w:abstractNumId w:val="13"/>
  </w:num>
  <w:num w:numId="44" w16cid:durableId="2045791860">
    <w:abstractNumId w:val="15"/>
  </w:num>
  <w:num w:numId="45" w16cid:durableId="805438803">
    <w:abstractNumId w:val="20"/>
  </w:num>
  <w:num w:numId="46" w16cid:durableId="2077126139">
    <w:abstractNumId w:val="34"/>
  </w:num>
  <w:num w:numId="47" w16cid:durableId="286929927">
    <w:abstractNumId w:val="41"/>
  </w:num>
  <w:num w:numId="48" w16cid:durableId="2084907494">
    <w:abstractNumId w:val="5"/>
  </w:num>
  <w:num w:numId="49" w16cid:durableId="650720523">
    <w:abstractNumId w:val="21"/>
  </w:num>
  <w:num w:numId="50" w16cid:durableId="4727239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0"/>
  <w:autoHyphenation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F03"/>
    <w:rsid w:val="00013919"/>
    <w:rsid w:val="00112D58"/>
    <w:rsid w:val="00164266"/>
    <w:rsid w:val="00191FEA"/>
    <w:rsid w:val="001D2925"/>
    <w:rsid w:val="001E2B17"/>
    <w:rsid w:val="002046F7"/>
    <w:rsid w:val="00234D50"/>
    <w:rsid w:val="00351DF4"/>
    <w:rsid w:val="00351F03"/>
    <w:rsid w:val="0036630F"/>
    <w:rsid w:val="003A5E18"/>
    <w:rsid w:val="003B25DF"/>
    <w:rsid w:val="003C2DA8"/>
    <w:rsid w:val="003D4560"/>
    <w:rsid w:val="004029F2"/>
    <w:rsid w:val="004C7FA0"/>
    <w:rsid w:val="00503678"/>
    <w:rsid w:val="00510575"/>
    <w:rsid w:val="005757FC"/>
    <w:rsid w:val="005843C4"/>
    <w:rsid w:val="005A5B6D"/>
    <w:rsid w:val="005E346A"/>
    <w:rsid w:val="0060109C"/>
    <w:rsid w:val="00623BAB"/>
    <w:rsid w:val="00631813"/>
    <w:rsid w:val="007C6D42"/>
    <w:rsid w:val="008B2DF4"/>
    <w:rsid w:val="00947BEC"/>
    <w:rsid w:val="00966961"/>
    <w:rsid w:val="009A6637"/>
    <w:rsid w:val="00A10B7E"/>
    <w:rsid w:val="00A366BD"/>
    <w:rsid w:val="00AE5ACB"/>
    <w:rsid w:val="00AF0021"/>
    <w:rsid w:val="00B669FD"/>
    <w:rsid w:val="00B855BE"/>
    <w:rsid w:val="00B9310D"/>
    <w:rsid w:val="00C063A9"/>
    <w:rsid w:val="00C16FDE"/>
    <w:rsid w:val="00C66178"/>
    <w:rsid w:val="00C725E9"/>
    <w:rsid w:val="00D53A83"/>
    <w:rsid w:val="00D84945"/>
    <w:rsid w:val="00DA3FCF"/>
    <w:rsid w:val="00E30F6E"/>
    <w:rsid w:val="00F079C5"/>
    <w:rsid w:val="00F54F11"/>
    <w:rsid w:val="00F66630"/>
    <w:rsid w:val="00F96BAE"/>
    <w:rsid w:val="00FC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766BFE"/>
  <w15:docId w15:val="{B293BD99-DF9B-4267-BF81-164883E4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013919"/>
    <w:pPr>
      <w:keepNext/>
      <w:keepLines/>
      <w:overflowPunct/>
      <w:autoSpaceDE/>
      <w:autoSpaceDN/>
      <w:adjustRightInd/>
      <w:spacing w:before="200" w:line="360" w:lineRule="auto"/>
      <w:jc w:val="both"/>
      <w:textAlignment w:val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e">
    <w:name w:val="Texte"/>
    <w:basedOn w:val="Normal"/>
    <w:pPr>
      <w:tabs>
        <w:tab w:val="left" w:pos="555"/>
        <w:tab w:val="left" w:pos="1125"/>
        <w:tab w:val="left" w:pos="1695"/>
        <w:tab w:val="left" w:pos="2265"/>
        <w:tab w:val="left" w:pos="2835"/>
        <w:tab w:val="left" w:pos="3405"/>
        <w:tab w:val="left" w:pos="3975"/>
        <w:tab w:val="left" w:pos="4545"/>
        <w:tab w:val="left" w:pos="5115"/>
        <w:tab w:val="left" w:pos="5685"/>
        <w:tab w:val="left" w:pos="6248"/>
        <w:tab w:val="left" w:pos="6819"/>
        <w:tab w:val="left" w:pos="7296"/>
        <w:tab w:val="left" w:pos="7920"/>
        <w:tab w:val="left" w:pos="8640"/>
      </w:tabs>
      <w:spacing w:before="40" w:after="40"/>
    </w:pPr>
    <w:rPr>
      <w:color w:val="000000"/>
      <w:sz w:val="22"/>
    </w:rPr>
  </w:style>
  <w:style w:type="paragraph" w:customStyle="1" w:styleId="TITRE">
    <w:name w:val="TITRE"/>
    <w:basedOn w:val="Normal"/>
    <w:pPr>
      <w:tabs>
        <w:tab w:val="left" w:pos="555"/>
        <w:tab w:val="left" w:pos="1125"/>
        <w:tab w:val="left" w:pos="1695"/>
        <w:tab w:val="left" w:pos="2265"/>
        <w:tab w:val="left" w:pos="2835"/>
        <w:tab w:val="left" w:pos="3405"/>
        <w:tab w:val="left" w:pos="3975"/>
        <w:tab w:val="left" w:pos="4545"/>
        <w:tab w:val="left" w:pos="5115"/>
        <w:tab w:val="left" w:pos="5685"/>
        <w:tab w:val="left" w:pos="6248"/>
        <w:tab w:val="left" w:pos="6819"/>
        <w:tab w:val="left" w:pos="7296"/>
        <w:tab w:val="left" w:pos="7920"/>
        <w:tab w:val="left" w:pos="8640"/>
      </w:tabs>
      <w:spacing w:after="100"/>
      <w:jc w:val="center"/>
    </w:pPr>
    <w:rPr>
      <w:rFonts w:ascii="Arial" w:hAnsi="Arial"/>
      <w:b/>
      <w:color w:val="000000"/>
      <w:sz w:val="48"/>
    </w:rPr>
  </w:style>
  <w:style w:type="paragraph" w:customStyle="1" w:styleId="TITREA">
    <w:name w:val="TITRE A"/>
    <w:basedOn w:val="Normal"/>
    <w:pPr>
      <w:tabs>
        <w:tab w:val="left" w:pos="473"/>
        <w:tab w:val="left" w:pos="2265"/>
        <w:tab w:val="left" w:pos="2835"/>
        <w:tab w:val="left" w:pos="3405"/>
        <w:tab w:val="left" w:pos="3975"/>
        <w:tab w:val="left" w:pos="4545"/>
        <w:tab w:val="left" w:pos="5115"/>
        <w:tab w:val="left" w:pos="5685"/>
        <w:tab w:val="left" w:pos="6248"/>
        <w:tab w:val="left" w:pos="6819"/>
        <w:tab w:val="left" w:pos="7296"/>
        <w:tab w:val="left" w:pos="7920"/>
        <w:tab w:val="left" w:pos="8640"/>
      </w:tabs>
      <w:spacing w:before="240" w:after="60"/>
      <w:ind w:left="471" w:hanging="471"/>
    </w:pPr>
    <w:rPr>
      <w:rFonts w:ascii="Arial" w:hAnsi="Arial" w:cs="Arial"/>
      <w:b/>
      <w:color w:val="000000"/>
      <w:sz w:val="32"/>
    </w:rPr>
  </w:style>
  <w:style w:type="paragraph" w:customStyle="1" w:styleId="TEXTETAB">
    <w:name w:val="TEXTE TAB"/>
    <w:basedOn w:val="Normal"/>
    <w:pPr>
      <w:tabs>
        <w:tab w:val="left" w:pos="473"/>
        <w:tab w:val="left" w:pos="2265"/>
        <w:tab w:val="left" w:pos="2835"/>
        <w:tab w:val="left" w:pos="3405"/>
        <w:tab w:val="left" w:pos="3975"/>
        <w:tab w:val="left" w:pos="4545"/>
        <w:tab w:val="left" w:pos="5115"/>
        <w:tab w:val="left" w:pos="5685"/>
        <w:tab w:val="left" w:pos="6248"/>
        <w:tab w:val="left" w:pos="6819"/>
        <w:tab w:val="left" w:pos="7296"/>
        <w:tab w:val="left" w:pos="7920"/>
        <w:tab w:val="left" w:pos="8640"/>
      </w:tabs>
      <w:spacing w:before="100" w:after="40"/>
      <w:jc w:val="both"/>
    </w:pPr>
    <w:rPr>
      <w:rFonts w:ascii="Arial" w:hAnsi="Arial" w:cs="Arial"/>
      <w:b/>
      <w:color w:val="000000"/>
      <w:sz w:val="24"/>
    </w:rPr>
  </w:style>
  <w:style w:type="character" w:styleId="PageNumber">
    <w:name w:val="page number"/>
    <w:basedOn w:val="DefaultParagraphFont"/>
  </w:style>
  <w:style w:type="paragraph" w:customStyle="1" w:styleId="PIEDDEPAGE">
    <w:name w:val="PIED DE PAGE"/>
    <w:basedOn w:val="Normal"/>
    <w:pPr>
      <w:ind w:right="360"/>
    </w:pPr>
    <w:rPr>
      <w:rFonts w:ascii="Arial" w:hAnsi="Arial" w:cs="Arial"/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84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0139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947B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947BEC"/>
    <w:rPr>
      <w:lang w:val="en-GB" w:eastAsia="en-US"/>
    </w:rPr>
  </w:style>
  <w:style w:type="paragraph" w:styleId="Revision">
    <w:name w:val="Revision"/>
    <w:hidden/>
    <w:uiPriority w:val="99"/>
    <w:semiHidden/>
    <w:rsid w:val="00AE5AC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079C5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6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es%20documents\Doc_MC\Croix%20Rouge\32500-forms\35200-vehicule-fleet-management_MCD\MODEL_DRIV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64DDE20D539F43BB3A3D4246656605" ma:contentTypeVersion="21" ma:contentTypeDescription="Create a new document." ma:contentTypeScope="" ma:versionID="bab1cd72dcc45d4a8946a3aa21ed7499">
  <xsd:schema xmlns:xsd="http://www.w3.org/2001/XMLSchema" xmlns:xs="http://www.w3.org/2001/XMLSchema" xmlns:p="http://schemas.microsoft.com/office/2006/metadata/properties" xmlns:ns2="73f3ac6b-4ccc-46c3-8c18-3a8cf8ed3866" xmlns:ns3="e31acbc5-ef14-4ba2-a9c8-3ea6064a7295" targetNamespace="http://schemas.microsoft.com/office/2006/metadata/properties" ma:root="true" ma:fieldsID="0d87183d471f18e4715c2fcdb7d79d54" ns2:_="" ns3:_="">
    <xsd:import namespace="73f3ac6b-4ccc-46c3-8c18-3a8cf8ed3866"/>
    <xsd:import namespace="e31acbc5-ef14-4ba2-a9c8-3ea6064a72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3ac6b-4ccc-46c3-8c18-3a8cf8ed3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e820359-c5d5-4aa8-99d5-24579c618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acbc5-ef14-4ba2-a9c8-3ea6064a729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05deca0-fc2d-4196-bf9e-011000d1c420}" ma:internalName="TaxCatchAll" ma:showField="CatchAllData" ma:web="e31acbc5-ef14-4ba2-a9c8-3ea6064a7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1acbc5-ef14-4ba2-a9c8-3ea6064a7295" xsi:nil="true"/>
    <lcf76f155ced4ddcb4097134ff3c332f xmlns="73f3ac6b-4ccc-46c3-8c18-3a8cf8ed38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CB3D71-09D6-49F6-A0C4-F241DE363F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6CBA6-DD9F-455F-AC1C-925764CB2770}"/>
</file>

<file path=customXml/itemProps3.xml><?xml version="1.0" encoding="utf-8"?>
<ds:datastoreItem xmlns:ds="http://schemas.openxmlformats.org/officeDocument/2006/customXml" ds:itemID="{F96F4AF3-7CA7-4F74-B6DB-AA05CBC4714E}"/>
</file>

<file path=docProps/app.xml><?xml version="1.0" encoding="utf-8"?>
<Properties xmlns="http://schemas.openxmlformats.org/officeDocument/2006/extended-properties" xmlns:vt="http://schemas.openxmlformats.org/officeDocument/2006/docPropsVTypes">
  <Template>MODEL_DRIVER</Template>
  <TotalTime>23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and regulations for drivers</vt:lpstr>
    </vt:vector>
  </TitlesOfParts>
  <Company>IFRC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and regulations for drivers</dc:title>
  <dc:creator>marie-christine dupont</dc:creator>
  <cp:lastModifiedBy>Louise O Rourke</cp:lastModifiedBy>
  <cp:revision>5</cp:revision>
  <cp:lastPrinted>2006-11-23T08:02:00Z</cp:lastPrinted>
  <dcterms:created xsi:type="dcterms:W3CDTF">2025-10-27T13:09:00Z</dcterms:created>
  <dcterms:modified xsi:type="dcterms:W3CDTF">2025-12-03T17:19:00Z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0x0101009764DDE20D539F43BB3A3D4246656605</vt:lpwstr>
  </property>
</Properties>
</file>